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приказу </w:t>
      </w:r>
      <w:r w:rsidR="0051723E">
        <w:rPr>
          <w:rFonts w:ascii="Times New Roman" w:hAnsi="Times New Roman"/>
          <w:sz w:val="28"/>
          <w:szCs w:val="28"/>
          <w:lang w:val="ru-RU"/>
        </w:rPr>
        <w:t>комитета</w:t>
      </w:r>
      <w:r>
        <w:rPr>
          <w:rFonts w:ascii="Times New Roman" w:hAnsi="Times New Roman"/>
          <w:sz w:val="28"/>
          <w:szCs w:val="28"/>
          <w:lang w:val="ru-RU"/>
        </w:rPr>
        <w:t xml:space="preserve"> здравоохранения Волгоградской области</w:t>
      </w: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</w:p>
    <w:p w:rsidR="00154FA9" w:rsidRPr="00E1002E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  <w:t xml:space="preserve">   </w:t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  <w:t xml:space="preserve">   </w:t>
      </w: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</w:p>
    <w:p w:rsidR="00154FA9" w:rsidRDefault="00154FA9" w:rsidP="00D42EFA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еречень</w:t>
      </w: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FA6FEA">
        <w:rPr>
          <w:rFonts w:ascii="Times New Roman" w:hAnsi="Times New Roman"/>
          <w:b/>
          <w:sz w:val="28"/>
          <w:szCs w:val="28"/>
          <w:lang w:val="ru-RU"/>
        </w:rPr>
        <w:t>гражданам медицинской помощи в Волгоградской област</w:t>
      </w:r>
      <w:r w:rsidR="00D51BE5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, с разбивкой по трем уровням оказания медицинской помощи</w:t>
      </w: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0"/>
        <w:gridCol w:w="4962"/>
        <w:gridCol w:w="4536"/>
      </w:tblGrid>
      <w:tr w:rsidR="004B087D" w:rsidRPr="008D66DC" w:rsidTr="001D627F">
        <w:trPr>
          <w:cantSplit/>
          <w:trHeight w:val="1964"/>
          <w:tblHeader/>
        </w:trPr>
        <w:tc>
          <w:tcPr>
            <w:tcW w:w="5120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 xml:space="preserve">1 уровень </w:t>
            </w:r>
            <w:r w:rsidRPr="00167DF5">
              <w:rPr>
                <w:rFonts w:ascii="Times New Roman" w:hAnsi="Times New Roman"/>
                <w:lang w:val="ru-RU"/>
              </w:rPr>
              <w:t xml:space="preserve"> </w:t>
            </w:r>
          </w:p>
          <w:p w:rsidR="00154FA9" w:rsidRPr="00167DF5" w:rsidRDefault="00F822D0" w:rsidP="00B859C8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>казание преимущественно первичной медико-санитарной, в том числе первичной специализированной медико-санитарной помощи, а также специализированной медицинской помощи и скорой медицинской помощи (в центральных районных больницах, городских, районных, участковых больницах, городских поликлиниках, станциях скорой медицинской помощи)</w:t>
            </w:r>
          </w:p>
        </w:tc>
        <w:tc>
          <w:tcPr>
            <w:tcW w:w="4962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2 уровень</w:t>
            </w:r>
          </w:p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оказание преимущественно специализированной (за исключением высокотехнологичной) медицинской помощи (в медицинских организациях, имеющих в своей структуре специализированные межмуниципальные (межрайонные) отделения и (или) центры, а также в диспансерах, многопрофильных больницах)</w:t>
            </w:r>
          </w:p>
        </w:tc>
        <w:tc>
          <w:tcPr>
            <w:tcW w:w="4536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3 уровень</w:t>
            </w:r>
          </w:p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167DF5">
              <w:rPr>
                <w:rFonts w:ascii="Times New Roman" w:hAnsi="Times New Roman"/>
                <w:lang w:val="ru-RU"/>
              </w:rPr>
              <w:t>оказание преимущественно специализированной, в том числе высокотехнологичной, медицинской помощи (в государственных медицинских организациях, оказывающих специализированную медицинскую помощь в стационарных условиях</w:t>
            </w:r>
            <w:proofErr w:type="gramEnd"/>
          </w:p>
        </w:tc>
      </w:tr>
      <w:tr w:rsidR="004B087D" w:rsidRPr="008D66DC" w:rsidTr="001D627F">
        <w:trPr>
          <w:cantSplit/>
          <w:trHeight w:val="428"/>
        </w:trPr>
        <w:tc>
          <w:tcPr>
            <w:tcW w:w="5120" w:type="dxa"/>
          </w:tcPr>
          <w:p w:rsidR="001657B2" w:rsidRPr="00E91DE9" w:rsidRDefault="001657B2" w:rsidP="0096327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</w:t>
            </w:r>
            <w:r w:rsidRPr="00E91DE9">
              <w:rPr>
                <w:rFonts w:ascii="Times New Roman" w:hAnsi="Times New Roman"/>
              </w:rPr>
              <w:t xml:space="preserve"> "Больница № 18"</w:t>
            </w:r>
          </w:p>
        </w:tc>
        <w:tc>
          <w:tcPr>
            <w:tcW w:w="4962" w:type="dxa"/>
          </w:tcPr>
          <w:p w:rsidR="001657B2" w:rsidRPr="00167DF5" w:rsidRDefault="001657B2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  <w:tc>
          <w:tcPr>
            <w:tcW w:w="4536" w:type="dxa"/>
            <w:noWrap/>
          </w:tcPr>
          <w:p w:rsidR="001657B2" w:rsidRPr="00167DF5" w:rsidRDefault="001657B2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1. Государственное бюджетное учреждение здравоохранения "Волгоградская областная клиническая больница № 1", Волгоград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1" 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инфекционная больница № 2", г. Волжский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2. 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2" 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детская клиническая инфекционная больница",  Волгоград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3. Государственное бюджетное учреждение здравоохранения "Волгоградский областной клинический  кардиологический центр", Волгоград</w:t>
            </w:r>
          </w:p>
        </w:tc>
      </w:tr>
      <w:tr w:rsidR="00A24BFF" w:rsidRPr="00167DF5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поликлиника № 3" </w:t>
            </w:r>
          </w:p>
        </w:tc>
        <w:tc>
          <w:tcPr>
            <w:tcW w:w="4962" w:type="dxa"/>
          </w:tcPr>
          <w:p w:rsidR="00A24BFF" w:rsidRPr="00167DF5" w:rsidRDefault="00A24BFF" w:rsidP="004C28EA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Центр по профилактике и борьбе со СПИД и инфекционными заболеваниями", Волгоград"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4. Государственное бюджетное учреждение здравоохранения "Волгоградский областной клинический перинатальный центр № 1 им. Л.И. Ушаковой", г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>олжский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4" 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"Территориальный центр медицины катастроф Волгоградской области"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5. Государственное бюджетное учреждение здравоохранения "Волгоградский областной клинический перинатальный центр № 2", Волгоград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5" 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Волгоградская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областная клиническая стоматологическая поликлиника", Волгоград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6. Государственное бюджетное учреждение здравоохранения "Волгоградский областной  </w:t>
            </w:r>
            <w:proofErr w:type="spellStart"/>
            <w:r w:rsidRPr="00167DF5">
              <w:rPr>
                <w:rFonts w:ascii="Times New Roman" w:hAnsi="Times New Roman"/>
                <w:lang w:val="ru-RU"/>
              </w:rPr>
              <w:t>уронефрологический</w:t>
            </w:r>
            <w:proofErr w:type="spellEnd"/>
            <w:r w:rsidRPr="00167DF5">
              <w:rPr>
                <w:rFonts w:ascii="Times New Roman" w:hAnsi="Times New Roman"/>
                <w:lang w:val="ru-RU"/>
              </w:rPr>
              <w:t xml:space="preserve"> центр" 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12" </w:t>
            </w:r>
          </w:p>
        </w:tc>
        <w:tc>
          <w:tcPr>
            <w:tcW w:w="4962" w:type="dxa"/>
          </w:tcPr>
          <w:p w:rsidR="00A24BFF" w:rsidRPr="00167DF5" w:rsidRDefault="00A24BFF" w:rsidP="00A815F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наркологический диспансер"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7. Государственное бюджетное учреждение здравоохранения "Волгоградский областной клинический онкологический диспансер" 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lastRenderedPageBreak/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20" </w:t>
            </w:r>
          </w:p>
        </w:tc>
        <w:tc>
          <w:tcPr>
            <w:tcW w:w="4962" w:type="dxa"/>
          </w:tcPr>
          <w:p w:rsidR="00A24BFF" w:rsidRPr="00167DF5" w:rsidRDefault="00A24BFF" w:rsidP="00A815F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8. 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28" </w:t>
            </w:r>
          </w:p>
        </w:tc>
        <w:tc>
          <w:tcPr>
            <w:tcW w:w="4962" w:type="dxa"/>
          </w:tcPr>
          <w:p w:rsidR="00A24BFF" w:rsidRPr="00167DF5" w:rsidRDefault="00A24BFF" w:rsidP="00A815F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противотуберкулезный диспансер"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9. Государственное учреждение здравоохранения "Клиническая больница № 5" 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30" </w:t>
            </w:r>
          </w:p>
        </w:tc>
        <w:tc>
          <w:tcPr>
            <w:tcW w:w="4962" w:type="dxa"/>
          </w:tcPr>
          <w:p w:rsidR="00A24BFF" w:rsidRPr="00167DF5" w:rsidRDefault="00A24BFF" w:rsidP="00A815F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психиатрическая больница № 1", Калачевский район, ст. Ложки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10. Государственное учреждение здравоохранения "Клиническая больница скорой медицинской помощи № 7" 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Консультативно-диагностическая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2"</w:t>
            </w:r>
          </w:p>
        </w:tc>
        <w:tc>
          <w:tcPr>
            <w:tcW w:w="4962" w:type="dxa"/>
          </w:tcPr>
          <w:p w:rsidR="00A24BFF" w:rsidRPr="00167DF5" w:rsidRDefault="00A24BFF" w:rsidP="00F71ED8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клиническая психиатрическая больница № 2"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11. Государственное учреждение здравоохранения "Городская клиническая больница скорой медицинской помощи № 25" 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</w:t>
            </w:r>
            <w:proofErr w:type="spellStart"/>
            <w:r w:rsidRPr="00E91DE9">
              <w:rPr>
                <w:rFonts w:ascii="Times New Roman" w:hAnsi="Times New Roman"/>
              </w:rPr>
              <w:t>Больница</w:t>
            </w:r>
            <w:proofErr w:type="spellEnd"/>
            <w:r w:rsidRPr="00E91DE9">
              <w:rPr>
                <w:rFonts w:ascii="Times New Roman" w:hAnsi="Times New Roman"/>
              </w:rPr>
              <w:t xml:space="preserve"> № 22"</w:t>
            </w:r>
          </w:p>
        </w:tc>
        <w:tc>
          <w:tcPr>
            <w:tcW w:w="4962" w:type="dxa"/>
          </w:tcPr>
          <w:p w:rsidR="00A24BFF" w:rsidRPr="00167DF5" w:rsidRDefault="00A24BFF" w:rsidP="00E11F94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>Государственное бюджетное учреждение здравоохранения "Волгоградская областная детская клиническая психиатрическая больница" (Центр психического здоровья детей и подростков), Волгоград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12. Государственное учреждение здравоохранения "Городская клиническая больница № 1"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3"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>Государственное бюджетное учреждение здравоохранения "Волгоградский областной клинический хоспис", Волгоград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13. Государственное учреждение здравоохранения "Клиническая больница № 12"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7"</w:t>
            </w:r>
          </w:p>
        </w:tc>
        <w:tc>
          <w:tcPr>
            <w:tcW w:w="4962" w:type="dxa"/>
          </w:tcPr>
          <w:p w:rsidR="00A24BFF" w:rsidRPr="00167DF5" w:rsidRDefault="00A24BFF" w:rsidP="005C0F2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клиническая больница № 8"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14. Государственное учреждение здравоохранения "Клиническая больница № 4"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8"</w:t>
            </w:r>
          </w:p>
        </w:tc>
        <w:tc>
          <w:tcPr>
            <w:tcW w:w="4962" w:type="dxa"/>
          </w:tcPr>
          <w:p w:rsidR="00A24BFF" w:rsidRPr="00167DF5" w:rsidRDefault="00A24BFF" w:rsidP="005C0F2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11"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15. Государственное учреждение здравоохранения "Клиническая больница скорой медицинской помощи № 15"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9" </w:t>
            </w:r>
          </w:p>
        </w:tc>
        <w:tc>
          <w:tcPr>
            <w:tcW w:w="4962" w:type="dxa"/>
          </w:tcPr>
          <w:p w:rsidR="00A24BFF" w:rsidRPr="00167DF5" w:rsidRDefault="00A24BFF" w:rsidP="00DA5639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</w:t>
            </w:r>
            <w:r w:rsidRPr="00167DF5">
              <w:rPr>
                <w:rFonts w:ascii="Times New Roman" w:hAnsi="Times New Roman"/>
              </w:rPr>
              <w:t xml:space="preserve"> </w:t>
            </w:r>
            <w:proofErr w:type="spellStart"/>
            <w:r w:rsidRPr="00167DF5">
              <w:rPr>
                <w:rFonts w:ascii="Times New Roman" w:hAnsi="Times New Roman"/>
              </w:rPr>
              <w:t>учреждение</w:t>
            </w:r>
            <w:proofErr w:type="spellEnd"/>
            <w:r w:rsidRPr="00167DF5">
              <w:rPr>
                <w:rFonts w:ascii="Times New Roman" w:hAnsi="Times New Roman"/>
              </w:rPr>
              <w:t xml:space="preserve"> </w:t>
            </w:r>
            <w:proofErr w:type="spellStart"/>
            <w:r w:rsidRPr="00167DF5">
              <w:rPr>
                <w:rFonts w:ascii="Times New Roman" w:hAnsi="Times New Roman"/>
              </w:rPr>
              <w:t>здравоохранения</w:t>
            </w:r>
            <w:proofErr w:type="spellEnd"/>
            <w:r w:rsidRPr="00167DF5">
              <w:rPr>
                <w:rFonts w:ascii="Times New Roman" w:hAnsi="Times New Roman"/>
              </w:rPr>
              <w:t xml:space="preserve"> "</w:t>
            </w:r>
            <w:proofErr w:type="spellStart"/>
            <w:r w:rsidRPr="00167DF5">
              <w:rPr>
                <w:rFonts w:ascii="Times New Roman" w:hAnsi="Times New Roman"/>
              </w:rPr>
              <w:t>Больница</w:t>
            </w:r>
            <w:proofErr w:type="spellEnd"/>
            <w:r w:rsidRPr="00167DF5">
              <w:rPr>
                <w:rFonts w:ascii="Times New Roman" w:hAnsi="Times New Roman"/>
              </w:rPr>
              <w:t xml:space="preserve"> № 16"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16. 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</w:tc>
      </w:tr>
      <w:tr w:rsidR="00A24BFF" w:rsidRPr="00167DF5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10"</w:t>
            </w:r>
          </w:p>
        </w:tc>
        <w:tc>
          <w:tcPr>
            <w:tcW w:w="4962" w:type="dxa"/>
          </w:tcPr>
          <w:p w:rsidR="00A24BFF" w:rsidRPr="00167DF5" w:rsidRDefault="00A24BFF" w:rsidP="00A24BF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r>
              <w:rPr>
                <w:rFonts w:ascii="Times New Roman" w:hAnsi="Times New Roman"/>
                <w:lang w:val="ru-RU"/>
              </w:rPr>
              <w:t>Детская больница № 1</w:t>
            </w:r>
            <w:r w:rsidRPr="00167DF5">
              <w:rPr>
                <w:rFonts w:ascii="Times New Roman" w:hAnsi="Times New Roman"/>
                <w:lang w:val="ru-RU"/>
              </w:rPr>
              <w:t xml:space="preserve">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17. Государственное бюджетное учреждение здравоохранения "Городская клиническая больница № 1 им. С. З. Фишера"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11"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"Родильный дом № 1"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12"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"Клинический родильный дом № 2"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"Родильный дом № 4"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3"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"Детская клиническая стоматологическая поликлиника № 2"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5"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6"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г. Камышина "Городская больница № 1"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16"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городская больница г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.К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>амышина"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"Клиническая станция скорой медицинской помощи"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</w:t>
            </w:r>
            <w:proofErr w:type="spellStart"/>
            <w:r w:rsidRPr="00E91DE9">
              <w:rPr>
                <w:rFonts w:ascii="Times New Roman" w:hAnsi="Times New Roman"/>
              </w:rPr>
              <w:t>Больница</w:t>
            </w:r>
            <w:proofErr w:type="spellEnd"/>
            <w:r w:rsidRPr="00E91DE9">
              <w:rPr>
                <w:rFonts w:ascii="Times New Roman" w:hAnsi="Times New Roman"/>
              </w:rPr>
              <w:t xml:space="preserve"> № 24"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5"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"Родильный дом"  г. Михайловки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Волжская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городская стоматологическая поликлиника"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Урюпинская центральная районная больница имени В.Ф. Жогова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1204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поликлиника № 2"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кожно-венерологический диспансер"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г. Камышина "Стоматологическая поликлиника № 1"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33. </w:t>
            </w: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"Фроловская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Центральная районная больница Алексеевского муниципального района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894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Городищенская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Даниловская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pStyle w:val="affa"/>
              <w:ind w:left="0"/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"Еланская стоматологическая поликлиника"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Иловлинская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Киквидзенская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Котельниковская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Клетского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"Котовская стоматологическая поликлиника"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1177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"Ленинская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Нехаевская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"Николаевская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ind w:left="36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Новоаннинская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"Октябрьская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бюджетное учреждение 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Руднянского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 "Центральная районная больница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Руднянского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Светлоярская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Светлоярского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Серафимовичская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Среднеахтубинская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Старополтавская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бюджетное учреждение здравоохранения 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Чернышковская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Палласовская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Суровикинского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района", Волгоградская область, город Суровикино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детский санаторий", Волгоград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детский противотуберкулезный санаторий № 3", Волгоград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"Медицинский центр"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167DF5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A24BFF" w:rsidRPr="00167DF5" w:rsidRDefault="00A24BFF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167DF5">
              <w:rPr>
                <w:sz w:val="24"/>
                <w:szCs w:val="24"/>
              </w:rPr>
              <w:t>Медицинские организации федерального подчинения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A24BFF" w:rsidRPr="00167DF5" w:rsidRDefault="00A24BFF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167DF5">
              <w:rPr>
                <w:sz w:val="24"/>
                <w:szCs w:val="24"/>
              </w:rPr>
              <w:t>Медицинские организации Министерства здравоохранения Российской Федерации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18. Федеральное государственное бюджетное образовательное учреждение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76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19. </w:t>
            </w:r>
            <w:r>
              <w:rPr>
                <w:rFonts w:ascii="Times New Roman" w:hAnsi="Times New Roman"/>
                <w:lang w:val="ru-RU" w:eastAsia="ru-RU"/>
              </w:rPr>
              <w:t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С.Н. Федорова" Министерства здравоохранения Российской Федерации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A24BFF" w:rsidRPr="00167DF5" w:rsidRDefault="00A24BFF" w:rsidP="00C95D87">
            <w:pPr>
              <w:tabs>
                <w:tab w:val="left" w:pos="31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Федерального медико-биологического агентства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20. </w:t>
            </w:r>
            <w:r w:rsidRPr="00167DF5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здравоохранения</w:t>
            </w:r>
            <w:r w:rsidRPr="00167DF5">
              <w:rPr>
                <w:rFonts w:ascii="Times New Roman" w:hAnsi="Times New Roman"/>
                <w:lang w:val="ru-RU"/>
              </w:rPr>
              <w:t xml:space="preserve"> "Волгоградский медицинский клинический центр Федерального медико-биологического агентства"</w:t>
            </w:r>
          </w:p>
        </w:tc>
      </w:tr>
      <w:tr w:rsidR="00F266EA" w:rsidRPr="008D66DC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F266EA" w:rsidRPr="00167DF5" w:rsidRDefault="00F266EA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F266EA" w:rsidRPr="00167DF5" w:rsidRDefault="00F266EA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F266EA" w:rsidRPr="00F266EA" w:rsidRDefault="00F266EA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F266EA">
              <w:rPr>
                <w:rFonts w:ascii="Times New Roman" w:hAnsi="Times New Roman"/>
                <w:szCs w:val="28"/>
                <w:lang w:val="ru-RU"/>
              </w:rPr>
              <w:t>21. Федеральное государственное бюджетное учреждение "Северо-Кавказский федеральный научно-клинический центр" Федерального медико-биологического агентства"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1461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A24BFF" w:rsidRPr="00167DF5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Министерства обороны Российской Федерации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2471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BA1A69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F266EA" w:rsidP="00CD14D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</w:t>
            </w:r>
            <w:r w:rsidR="00A24BFF" w:rsidRPr="00167DF5">
              <w:rPr>
                <w:rFonts w:ascii="Times New Roman" w:hAnsi="Times New Roman"/>
                <w:lang w:val="ru-RU"/>
              </w:rPr>
              <w:t xml:space="preserve">. Федеральное государственное </w:t>
            </w:r>
            <w:r w:rsidR="00A24BFF">
              <w:rPr>
                <w:rFonts w:ascii="Times New Roman" w:hAnsi="Times New Roman"/>
                <w:lang w:val="ru-RU"/>
              </w:rPr>
              <w:t>бюджетно</w:t>
            </w:r>
            <w:r w:rsidR="00A24BFF" w:rsidRPr="00167DF5">
              <w:rPr>
                <w:rFonts w:ascii="Times New Roman" w:hAnsi="Times New Roman"/>
                <w:lang w:val="ru-RU"/>
              </w:rPr>
              <w:t>е учреждение "413 военный  госпиталь" Министерства обороны Российской Федерации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A24BFF" w:rsidRPr="00167DF5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Главного управления внутренних дел по Волгоградской области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247156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A24BFF" w:rsidRPr="00DF5FEC" w:rsidRDefault="00A24BFF" w:rsidP="00DF5FEC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34. </w:t>
            </w:r>
            <w:r w:rsidRPr="00DF5FEC">
              <w:rPr>
                <w:rFonts w:ascii="Times New Roman" w:hAnsi="Times New Roman"/>
                <w:lang w:val="ru-RU"/>
              </w:rPr>
              <w:t>Федеральное казенное учреждение здравоохранения "Медико-санитарная часть Министерства внутренних дел Российской Федерации по Волгоградской области"</w:t>
            </w: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167DF5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A24BFF" w:rsidRPr="00167DF5" w:rsidRDefault="00A24BFF" w:rsidP="00C95D87">
            <w:pPr>
              <w:tabs>
                <w:tab w:val="left" w:pos="-375"/>
                <w:tab w:val="left" w:pos="-233"/>
              </w:tabs>
              <w:ind w:left="51"/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акционерных обществ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1D627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lastRenderedPageBreak/>
              <w:t>Акционерное общество "Федеральный научно-производственный центр                             "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Титан-Баррикады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A1FEF">
            <w:pPr>
              <w:tabs>
                <w:tab w:val="left" w:pos="317"/>
                <w:tab w:val="left" w:pos="476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5.</w:t>
            </w:r>
            <w:r w:rsidRPr="00167DF5">
              <w:rPr>
                <w:rFonts w:ascii="Times New Roman" w:hAnsi="Times New Roman"/>
                <w:lang w:val="ru-RU"/>
              </w:rPr>
              <w:t xml:space="preserve"> Акционерное общество "Многопрофильный Медицинский Центр"</w:t>
            </w: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845EF7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2</w:t>
            </w:r>
            <w:r w:rsidR="00845EF7">
              <w:rPr>
                <w:rFonts w:ascii="Times New Roman" w:hAnsi="Times New Roman"/>
                <w:lang w:val="ru-RU"/>
              </w:rPr>
              <w:t>3</w:t>
            </w:r>
            <w:r w:rsidRPr="00167DF5">
              <w:rPr>
                <w:rFonts w:ascii="Times New Roman" w:hAnsi="Times New Roman"/>
                <w:lang w:val="ru-RU"/>
              </w:rPr>
              <w:t>. Негосударственное учреждение здравоохранения "Отделенческая клиническая больница на станции Волгоград-1  открытого акционерного общества "Российские железные дороги"</w:t>
            </w:r>
          </w:p>
        </w:tc>
      </w:tr>
      <w:tr w:rsidR="00A24BFF" w:rsidRPr="00167DF5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Открытое акционерное общество "</w:t>
            </w:r>
            <w:proofErr w:type="spellStart"/>
            <w:r w:rsidRPr="00167DF5">
              <w:rPr>
                <w:rFonts w:ascii="Times New Roman" w:hAnsi="Times New Roman"/>
                <w:lang w:val="ru-RU"/>
              </w:rPr>
              <w:t>Волгограднефтемаш</w:t>
            </w:r>
            <w:proofErr w:type="spellEnd"/>
            <w:r w:rsidRPr="00167DF5">
              <w:rPr>
                <w:rFonts w:ascii="Times New Roman" w:hAnsi="Times New Roman"/>
                <w:lang w:val="ru-RU"/>
              </w:rPr>
              <w:t xml:space="preserve">" </w:t>
            </w: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Акционерное об</w:t>
            </w:r>
            <w:r>
              <w:rPr>
                <w:rFonts w:ascii="Times New Roman" w:hAnsi="Times New Roman"/>
                <w:lang w:val="ru-RU"/>
              </w:rPr>
              <w:t>щество "Волжский трубный завод"</w:t>
            </w: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47156">
            <w:pPr>
              <w:rPr>
                <w:rFonts w:ascii="Times New Roman" w:hAnsi="Times New Roman"/>
                <w:lang w:val="ru-RU"/>
              </w:rPr>
            </w:pPr>
          </w:p>
          <w:p w:rsidR="00A24BFF" w:rsidRPr="00167DF5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167DF5" w:rsidTr="001D627F">
        <w:trPr>
          <w:cantSplit/>
          <w:trHeight w:val="20"/>
        </w:trPr>
        <w:tc>
          <w:tcPr>
            <w:tcW w:w="5120" w:type="dxa"/>
          </w:tcPr>
          <w:p w:rsidR="00A24BFF" w:rsidRPr="00167DF5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  <w:lang w:val="ru-RU"/>
              </w:rPr>
              <w:t>Закрытое акционерное общество "Стоматолог"</w:t>
            </w:r>
          </w:p>
        </w:tc>
        <w:tc>
          <w:tcPr>
            <w:tcW w:w="4962" w:type="dxa"/>
          </w:tcPr>
          <w:p w:rsidR="00A24BFF" w:rsidRPr="00167DF5" w:rsidRDefault="00A24BFF" w:rsidP="002065F7">
            <w:pPr>
              <w:pStyle w:val="ConsPlusNormal"/>
              <w:tabs>
                <w:tab w:val="left" w:pos="7485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20"/>
        </w:trPr>
        <w:tc>
          <w:tcPr>
            <w:tcW w:w="14618" w:type="dxa"/>
            <w:gridSpan w:val="3"/>
          </w:tcPr>
          <w:p w:rsidR="00A24BFF" w:rsidRPr="00167DF5" w:rsidRDefault="00A24BFF" w:rsidP="00247156">
            <w:pPr>
              <w:tabs>
                <w:tab w:val="left" w:pos="-375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обществ с ограниченной ответственностью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5120" w:type="dxa"/>
          </w:tcPr>
          <w:p w:rsidR="00A24BFF" w:rsidRPr="00167DF5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Общество с ограниченной ответственностью "Институт управления медицинскими рисками и оптимизации страхования"</w:t>
            </w:r>
          </w:p>
        </w:tc>
        <w:tc>
          <w:tcPr>
            <w:tcW w:w="4962" w:type="dxa"/>
          </w:tcPr>
          <w:p w:rsidR="00A24BFF" w:rsidRPr="00167DF5" w:rsidRDefault="00A24BFF" w:rsidP="002A1FEF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6</w:t>
            </w:r>
            <w:r w:rsidRPr="00167DF5">
              <w:rPr>
                <w:rFonts w:ascii="Times New Roman" w:hAnsi="Times New Roman"/>
                <w:lang w:val="ru-RU"/>
              </w:rPr>
              <w:t>. Общество с ограниченной ответственностью "Многопрофильный медицинский центр "ДИАЛАЙН"</w:t>
            </w:r>
          </w:p>
        </w:tc>
        <w:tc>
          <w:tcPr>
            <w:tcW w:w="4536" w:type="dxa"/>
            <w:noWrap/>
          </w:tcPr>
          <w:p w:rsidR="00A24BFF" w:rsidRPr="00167DF5" w:rsidRDefault="00A24BFF" w:rsidP="00845EF7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2</w:t>
            </w:r>
            <w:r w:rsidR="00845EF7">
              <w:rPr>
                <w:rFonts w:ascii="Times New Roman" w:hAnsi="Times New Roman"/>
                <w:lang w:val="ru-RU"/>
              </w:rPr>
              <w:t>4</w:t>
            </w:r>
            <w:r w:rsidRPr="00167DF5">
              <w:rPr>
                <w:rFonts w:ascii="Times New Roman" w:hAnsi="Times New Roman"/>
                <w:lang w:val="ru-RU"/>
              </w:rPr>
              <w:t>. Общество с ограниченной ответственностью "Уральский клинический лечебно-реабилитационный центр"</w:t>
            </w:r>
          </w:p>
        </w:tc>
      </w:tr>
      <w:tr w:rsidR="00A24BFF" w:rsidRPr="008D66DC" w:rsidTr="001D627F">
        <w:trPr>
          <w:cantSplit/>
          <w:trHeight w:val="20"/>
        </w:trPr>
        <w:tc>
          <w:tcPr>
            <w:tcW w:w="5120" w:type="dxa"/>
          </w:tcPr>
          <w:p w:rsidR="00A24BFF" w:rsidRPr="00167DF5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Общество с ограниченной ответственностью "РУСАЛ Медицинский Центр"</w:t>
            </w:r>
          </w:p>
        </w:tc>
        <w:tc>
          <w:tcPr>
            <w:tcW w:w="4962" w:type="dxa"/>
          </w:tcPr>
          <w:p w:rsidR="00A24BFF" w:rsidRPr="00845EF7" w:rsidRDefault="00845EF7" w:rsidP="00845EF7">
            <w:pPr>
              <w:tabs>
                <w:tab w:val="left" w:pos="317"/>
                <w:tab w:val="left" w:pos="476"/>
              </w:tabs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37. </w:t>
            </w:r>
            <w:r w:rsidRPr="00845EF7">
              <w:rPr>
                <w:rFonts w:ascii="Times New Roman" w:hAnsi="Times New Roman"/>
                <w:lang w:val="ru-RU"/>
              </w:rPr>
              <w:t>Общество с ограниченной ответственностью "Каспий"</w:t>
            </w:r>
          </w:p>
        </w:tc>
        <w:tc>
          <w:tcPr>
            <w:tcW w:w="4536" w:type="dxa"/>
            <w:noWrap/>
          </w:tcPr>
          <w:p w:rsidR="00A24BFF" w:rsidRPr="00167DF5" w:rsidRDefault="00A24BFF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2A1FEF">
              <w:rPr>
                <w:rFonts w:ascii="Times New Roman" w:hAnsi="Times New Roman"/>
                <w:lang w:val="ru-RU"/>
              </w:rPr>
              <w:t>Стома</w:t>
            </w:r>
            <w:proofErr w:type="spellEnd"/>
            <w:r w:rsidRPr="002A1FEF">
              <w:rPr>
                <w:rFonts w:ascii="Times New Roman" w:hAnsi="Times New Roman"/>
                <w:lang w:val="ru-RU"/>
              </w:rPr>
              <w:t>-ВИД"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8D66DC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2A1FEF">
              <w:rPr>
                <w:rFonts w:ascii="Times New Roman" w:hAnsi="Times New Roman"/>
                <w:lang w:val="ru-RU"/>
              </w:rPr>
              <w:t>ЕвропаДент</w:t>
            </w:r>
            <w:proofErr w:type="spellEnd"/>
            <w:r w:rsidRPr="002A1FE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845EF7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45EF7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"Деметра Плюс"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845EF7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173F8">
              <w:rPr>
                <w:rFonts w:ascii="Times New Roman" w:hAnsi="Times New Roman"/>
                <w:lang w:val="ru-RU"/>
              </w:rPr>
              <w:t>Общество с ограниченной ответственностью "Стоматологическая поликлиника "Лазурь"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gramStart"/>
            <w:r w:rsidRPr="004B087D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4B087D">
              <w:rPr>
                <w:rFonts w:ascii="Times New Roman" w:hAnsi="Times New Roman"/>
                <w:lang w:val="ru-RU"/>
              </w:rPr>
              <w:t xml:space="preserve"> поликлиника "Лазурь-Элит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45EF7">
              <w:rPr>
                <w:rFonts w:ascii="Times New Roman" w:hAnsi="Times New Roman"/>
                <w:lang w:val="ru-RU"/>
              </w:rPr>
              <w:t>Общество с ограниченной ответственностью "Звезда"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>Общество с ограниченной ответственностью "ВИТА""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Академическая"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195BC7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195BC7">
              <w:rPr>
                <w:rFonts w:ascii="Times New Roman" w:hAnsi="Times New Roman"/>
                <w:lang w:val="ru-RU"/>
              </w:rPr>
              <w:t>ЮгМед</w:t>
            </w:r>
            <w:proofErr w:type="spellEnd"/>
            <w:r w:rsidRPr="00195BC7">
              <w:rPr>
                <w:rFonts w:ascii="Times New Roman" w:hAnsi="Times New Roman"/>
                <w:lang w:val="ru-RU"/>
              </w:rPr>
              <w:t>-М"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>Общество с ограниченной ответственностью "Волгоградская неотложка"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 xml:space="preserve"> </w:t>
            </w:r>
            <w:r w:rsidRPr="00845EF7">
              <w:rPr>
                <w:rFonts w:ascii="Times New Roman" w:hAnsi="Times New Roman"/>
                <w:lang w:val="ru-RU"/>
              </w:rPr>
              <w:t>Общество с ограниченной ответственностью "Диагностика Экстра - Камышин"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>Общество с ограниченной ответственностью "Виктория"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</w:t>
            </w:r>
            <w:r w:rsidRPr="00845EF7">
              <w:rPr>
                <w:rFonts w:ascii="Times New Roman" w:hAnsi="Times New Roman"/>
                <w:lang w:val="ru-RU"/>
              </w:rPr>
              <w:t>М-ЛАЙН</w:t>
            </w:r>
            <w:r w:rsidR="001B4667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 xml:space="preserve"> Общество с ограниченной ответственностью "Сфера"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 xml:space="preserve"> Общество с ограниченной ответственностью "ДИАЛИЗ СП"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>Общество с ограниченной ответственностью "Центр Диализа Астрахань</w:t>
            </w:r>
            <w:r w:rsidR="008D66DC">
              <w:rPr>
                <w:rFonts w:ascii="Times New Roman" w:hAnsi="Times New Roman"/>
                <w:lang w:val="ru-RU"/>
              </w:rPr>
              <w:t>"</w:t>
            </w:r>
            <w:bookmarkStart w:id="0" w:name="_GoBack"/>
            <w:bookmarkEnd w:id="0"/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 xml:space="preserve"> Общество с ограниченной ответственностью "ВДЦ-медицинский центр"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20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 xml:space="preserve">  Общество с ограниченной ответственностью "Лечебный диагностический центр Международного института биологических систем - Волгоград"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>Общество с ограниченной ответственностью "Сияние Волгоград"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 xml:space="preserve"> Общество с ограниченной ответственностью "Волгоградский медицинский центр </w:t>
            </w:r>
            <w:proofErr w:type="spellStart"/>
            <w:r w:rsidRPr="004B087D">
              <w:rPr>
                <w:rFonts w:ascii="Times New Roman" w:hAnsi="Times New Roman"/>
                <w:lang w:val="ru-RU"/>
              </w:rPr>
              <w:t>эндохирургии</w:t>
            </w:r>
            <w:proofErr w:type="spellEnd"/>
            <w:r w:rsidRPr="004B087D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4B087D">
              <w:rPr>
                <w:rFonts w:ascii="Times New Roman" w:hAnsi="Times New Roman"/>
                <w:lang w:val="ru-RU"/>
              </w:rPr>
              <w:t>литотрипсии</w:t>
            </w:r>
            <w:proofErr w:type="spellEnd"/>
            <w:r w:rsidRPr="004B087D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 xml:space="preserve"> Общество с ограниченной ответственностью "МЕДИКА-МЕНТЭ"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"ЦЕНТР ЭКО"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>Общество с ограниченной ответственностью "ЭКО центр"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>Общество с ограниченной ответственностью "Геном-Волга"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2964CD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B087D">
              <w:rPr>
                <w:rFonts w:ascii="Times New Roman" w:hAnsi="Times New Roman"/>
                <w:lang w:val="ru-RU"/>
              </w:rPr>
              <w:t>Общество с ограниченной ответственностью Медици</w:t>
            </w:r>
            <w:r w:rsidR="002964CD">
              <w:rPr>
                <w:rFonts w:ascii="Times New Roman" w:hAnsi="Times New Roman"/>
                <w:lang w:val="ru-RU"/>
              </w:rPr>
              <w:t>нский Центр "Черноземье-Регион"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FF2522">
              <w:rPr>
                <w:rFonts w:ascii="Times New Roman" w:hAnsi="Times New Roman"/>
                <w:lang w:val="ru-RU"/>
              </w:rPr>
              <w:t>Общество с ограниченной ответственностью "Амбулатория "Грязеводолечебница"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FF2522">
              <w:rPr>
                <w:rFonts w:ascii="Times New Roman" w:hAnsi="Times New Roman"/>
                <w:lang w:val="ru-RU"/>
              </w:rPr>
              <w:t>Общество с ограниченной ответственностью "ВОЛГАСФЕРА"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45EF7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845EF7">
              <w:rPr>
                <w:rFonts w:ascii="Times New Roman" w:hAnsi="Times New Roman"/>
                <w:lang w:val="ru-RU"/>
              </w:rPr>
              <w:t>Стенс</w:t>
            </w:r>
            <w:proofErr w:type="spellEnd"/>
            <w:r w:rsidRPr="00845EF7">
              <w:rPr>
                <w:rFonts w:ascii="Times New Roman" w:hAnsi="Times New Roman"/>
                <w:lang w:val="ru-RU"/>
              </w:rPr>
              <w:t>+"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D16901">
              <w:rPr>
                <w:rFonts w:ascii="Times New Roman" w:hAnsi="Times New Roman"/>
                <w:lang w:val="ru-RU"/>
              </w:rPr>
              <w:t xml:space="preserve"> </w:t>
            </w:r>
            <w:r w:rsidRPr="00845EF7">
              <w:rPr>
                <w:rFonts w:ascii="Times New Roman" w:hAnsi="Times New Roman"/>
                <w:lang w:val="ru-RU"/>
              </w:rPr>
              <w:t>Общество с ограниченной ответственностью "КДЛ ДОМОДЕДОВО-ТЕСТ"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45EF7">
              <w:rPr>
                <w:rFonts w:ascii="Times New Roman" w:hAnsi="Times New Roman"/>
                <w:lang w:val="ru-RU"/>
              </w:rPr>
              <w:t>Общество с ограниченной ответственностью "ХАВЕН</w:t>
            </w:r>
            <w:r w:rsidR="008D66DC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45EF7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"Медицинский центр "Дом здоровья"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45EF7">
              <w:rPr>
                <w:rFonts w:ascii="Times New Roman" w:hAnsi="Times New Roman"/>
                <w:lang w:val="ru-RU"/>
              </w:rPr>
              <w:t>Общество с ограниченной ответственностью "Региональная Диагностическая Лаборатория</w:t>
            </w:r>
            <w:r w:rsidR="008D66DC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4B087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45EF7">
              <w:rPr>
                <w:rFonts w:ascii="Times New Roman" w:hAnsi="Times New Roman"/>
                <w:lang w:val="ru-RU"/>
              </w:rPr>
              <w:t>Общество с ограниченной ответственностью "Клинический институт репродуктивной медицины"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772C5D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45EF7">
              <w:rPr>
                <w:rFonts w:ascii="Times New Roman" w:hAnsi="Times New Roman"/>
                <w:lang w:val="ru-RU"/>
              </w:rPr>
              <w:t>Общество с ограниченной ответственностью "ВРТ"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FF2522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45EF7">
              <w:rPr>
                <w:rFonts w:ascii="Times New Roman" w:hAnsi="Times New Roman"/>
                <w:lang w:val="ru-RU"/>
              </w:rPr>
              <w:t>Общество с ограниченной ответственностью "Диализный центр НЕФРОС-ДОН"</w:t>
            </w:r>
          </w:p>
        </w:tc>
        <w:tc>
          <w:tcPr>
            <w:tcW w:w="4962" w:type="dxa"/>
          </w:tcPr>
          <w:p w:rsidR="00845EF7" w:rsidRPr="002A1FEF" w:rsidRDefault="00845EF7" w:rsidP="00CD14D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845EF7" w:rsidRPr="002A1FEF" w:rsidRDefault="00845EF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845EF7" w:rsidRDefault="00845EF7" w:rsidP="00845EF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45EF7">
              <w:rPr>
                <w:rFonts w:ascii="Times New Roman" w:hAnsi="Times New Roman"/>
                <w:lang w:val="ru-RU"/>
              </w:rPr>
              <w:t>Общество с ограниченной ответственностью "Медицинский диагностический центр"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45EF7" w:rsidRPr="002A1FEF" w:rsidRDefault="00845EF7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845EF7" w:rsidRPr="00E91DE9" w:rsidTr="001D627F">
        <w:trPr>
          <w:cantSplit/>
          <w:trHeight w:val="428"/>
        </w:trPr>
        <w:tc>
          <w:tcPr>
            <w:tcW w:w="14618" w:type="dxa"/>
            <w:gridSpan w:val="3"/>
          </w:tcPr>
          <w:p w:rsidR="00845EF7" w:rsidRPr="002A1FEF" w:rsidRDefault="00845EF7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824842">
              <w:rPr>
                <w:rFonts w:ascii="Times New Roman" w:hAnsi="Times New Roman"/>
                <w:szCs w:val="28"/>
              </w:rPr>
              <w:t>Медицинские</w:t>
            </w:r>
            <w:proofErr w:type="spellEnd"/>
            <w:r w:rsidRPr="0082484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824842">
              <w:rPr>
                <w:rFonts w:ascii="Times New Roman" w:hAnsi="Times New Roman"/>
                <w:szCs w:val="28"/>
              </w:rPr>
              <w:t>организации</w:t>
            </w:r>
            <w:proofErr w:type="spellEnd"/>
            <w:r w:rsidRPr="0082484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824842">
              <w:rPr>
                <w:rFonts w:ascii="Times New Roman" w:hAnsi="Times New Roman"/>
                <w:szCs w:val="28"/>
              </w:rPr>
              <w:t>частных</w:t>
            </w:r>
            <w:proofErr w:type="spellEnd"/>
            <w:r w:rsidRPr="0082484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824842">
              <w:rPr>
                <w:rFonts w:ascii="Times New Roman" w:hAnsi="Times New Roman"/>
                <w:szCs w:val="28"/>
              </w:rPr>
              <w:t>учреждений</w:t>
            </w:r>
            <w:proofErr w:type="spellEnd"/>
          </w:p>
        </w:tc>
      </w:tr>
      <w:tr w:rsidR="00845EF7" w:rsidRPr="008D66DC" w:rsidTr="001D627F">
        <w:trPr>
          <w:cantSplit/>
          <w:trHeight w:val="428"/>
        </w:trPr>
        <w:tc>
          <w:tcPr>
            <w:tcW w:w="5120" w:type="dxa"/>
          </w:tcPr>
          <w:p w:rsidR="00845EF7" w:rsidRPr="002A1FEF" w:rsidRDefault="00845EF7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Негосударственное медицинское частное учреждение "ЗДОРОВЬЕ+"</w:t>
            </w:r>
          </w:p>
        </w:tc>
        <w:tc>
          <w:tcPr>
            <w:tcW w:w="4962" w:type="dxa"/>
          </w:tcPr>
          <w:p w:rsidR="00845EF7" w:rsidRPr="002A1FEF" w:rsidRDefault="00845EF7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845EF7" w:rsidRPr="002A1FEF" w:rsidRDefault="00845EF7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154FA9" w:rsidRPr="00D42EFA" w:rsidRDefault="00154FA9" w:rsidP="00BD1B03">
      <w:pPr>
        <w:pStyle w:val="14"/>
        <w:spacing w:line="240" w:lineRule="exact"/>
        <w:rPr>
          <w:rFonts w:ascii="Times New Roman" w:hAnsi="Times New Roman"/>
          <w:lang w:val="ru-RU"/>
        </w:rPr>
      </w:pPr>
    </w:p>
    <w:sectPr w:rsidR="00154FA9" w:rsidRPr="00D42EFA" w:rsidSect="003F4D29">
      <w:headerReference w:type="default" r:id="rId9"/>
      <w:pgSz w:w="16838" w:h="11906" w:orient="landscape" w:code="9"/>
      <w:pgMar w:top="1258" w:right="1134" w:bottom="1276" w:left="1134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140" w:rsidRDefault="00093140" w:rsidP="006B65C9">
      <w:r>
        <w:separator/>
      </w:r>
    </w:p>
  </w:endnote>
  <w:endnote w:type="continuationSeparator" w:id="0">
    <w:p w:rsidR="00093140" w:rsidRDefault="00093140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140" w:rsidRDefault="00093140" w:rsidP="006B65C9">
      <w:r>
        <w:separator/>
      </w:r>
    </w:p>
  </w:footnote>
  <w:footnote w:type="continuationSeparator" w:id="0">
    <w:p w:rsidR="00093140" w:rsidRDefault="00093140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71094"/>
      <w:docPartObj>
        <w:docPartGallery w:val="Page Numbers (Top of Page)"/>
        <w:docPartUnique/>
      </w:docPartObj>
    </w:sdtPr>
    <w:sdtEndPr/>
    <w:sdtContent>
      <w:p w:rsidR="007F2827" w:rsidRDefault="0085525D">
        <w:pPr>
          <w:pStyle w:val="af2"/>
          <w:jc w:val="center"/>
        </w:pPr>
        <w:r>
          <w:fldChar w:fldCharType="begin"/>
        </w:r>
        <w:r w:rsidR="007F2827">
          <w:instrText xml:space="preserve"> PAGE   \* MERGEFORMAT </w:instrText>
        </w:r>
        <w:r>
          <w:fldChar w:fldCharType="separate"/>
        </w:r>
        <w:r w:rsidR="008D66D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7F2827" w:rsidRDefault="007F282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ADD"/>
    <w:multiLevelType w:val="hybridMultilevel"/>
    <w:tmpl w:val="8326BC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1A9"/>
    <w:multiLevelType w:val="hybridMultilevel"/>
    <w:tmpl w:val="8FFE8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0673E"/>
    <w:multiLevelType w:val="hybridMultilevel"/>
    <w:tmpl w:val="F94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F55B8"/>
    <w:multiLevelType w:val="hybridMultilevel"/>
    <w:tmpl w:val="C6FE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B08C3"/>
    <w:multiLevelType w:val="hybridMultilevel"/>
    <w:tmpl w:val="B9E89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643B8"/>
    <w:multiLevelType w:val="hybridMultilevel"/>
    <w:tmpl w:val="76840122"/>
    <w:lvl w:ilvl="0" w:tplc="E9C6D936">
      <w:start w:val="50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6">
    <w:nsid w:val="2CB5567B"/>
    <w:multiLevelType w:val="hybridMultilevel"/>
    <w:tmpl w:val="960238D8"/>
    <w:lvl w:ilvl="0" w:tplc="A2B69676">
      <w:start w:val="77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7">
    <w:nsid w:val="3421089D"/>
    <w:multiLevelType w:val="hybridMultilevel"/>
    <w:tmpl w:val="6E4E36AE"/>
    <w:lvl w:ilvl="0" w:tplc="BE9ACC18">
      <w:start w:val="78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>
    <w:nsid w:val="38EF63C4"/>
    <w:multiLevelType w:val="hybridMultilevel"/>
    <w:tmpl w:val="4432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E52DC"/>
    <w:multiLevelType w:val="hybridMultilevel"/>
    <w:tmpl w:val="8290467E"/>
    <w:lvl w:ilvl="0" w:tplc="B21A3A8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C51928"/>
    <w:multiLevelType w:val="hybridMultilevel"/>
    <w:tmpl w:val="719A901A"/>
    <w:lvl w:ilvl="0" w:tplc="12A4891C">
      <w:start w:val="73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>
    <w:nsid w:val="4C923B50"/>
    <w:multiLevelType w:val="hybridMultilevel"/>
    <w:tmpl w:val="68224C9C"/>
    <w:lvl w:ilvl="0" w:tplc="0419000F">
      <w:start w:val="4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03D0"/>
    <w:multiLevelType w:val="hybridMultilevel"/>
    <w:tmpl w:val="D8B8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1D53FD"/>
    <w:multiLevelType w:val="hybridMultilevel"/>
    <w:tmpl w:val="89DEAC4E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C7DCC"/>
    <w:multiLevelType w:val="hybridMultilevel"/>
    <w:tmpl w:val="D630B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CC7ADD"/>
    <w:multiLevelType w:val="hybridMultilevel"/>
    <w:tmpl w:val="22547BE8"/>
    <w:lvl w:ilvl="0" w:tplc="0419000F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3"/>
  </w:num>
  <w:num w:numId="5">
    <w:abstractNumId w:val="6"/>
  </w:num>
  <w:num w:numId="6">
    <w:abstractNumId w:val="15"/>
  </w:num>
  <w:num w:numId="7">
    <w:abstractNumId w:val="11"/>
  </w:num>
  <w:num w:numId="8">
    <w:abstractNumId w:val="5"/>
  </w:num>
  <w:num w:numId="9">
    <w:abstractNumId w:val="3"/>
  </w:num>
  <w:num w:numId="10">
    <w:abstractNumId w:val="4"/>
  </w:num>
  <w:num w:numId="11">
    <w:abstractNumId w:val="0"/>
  </w:num>
  <w:num w:numId="12">
    <w:abstractNumId w:val="10"/>
  </w:num>
  <w:num w:numId="13">
    <w:abstractNumId w:val="12"/>
  </w:num>
  <w:num w:numId="14">
    <w:abstractNumId w:val="8"/>
  </w:num>
  <w:num w:numId="15">
    <w:abstractNumId w:val="2"/>
  </w:num>
  <w:num w:numId="1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58F"/>
    <w:rsid w:val="00001F76"/>
    <w:rsid w:val="00005765"/>
    <w:rsid w:val="00005D52"/>
    <w:rsid w:val="0000655F"/>
    <w:rsid w:val="00006CD9"/>
    <w:rsid w:val="00010FCD"/>
    <w:rsid w:val="000118C0"/>
    <w:rsid w:val="00012A1D"/>
    <w:rsid w:val="00012AE6"/>
    <w:rsid w:val="0001482A"/>
    <w:rsid w:val="00022617"/>
    <w:rsid w:val="00023BE4"/>
    <w:rsid w:val="00026469"/>
    <w:rsid w:val="000270B6"/>
    <w:rsid w:val="00031F10"/>
    <w:rsid w:val="00033262"/>
    <w:rsid w:val="00033C29"/>
    <w:rsid w:val="00034FE0"/>
    <w:rsid w:val="00036C47"/>
    <w:rsid w:val="00036D07"/>
    <w:rsid w:val="00037AF7"/>
    <w:rsid w:val="00042A16"/>
    <w:rsid w:val="00044ECB"/>
    <w:rsid w:val="0004514A"/>
    <w:rsid w:val="0004554F"/>
    <w:rsid w:val="00046588"/>
    <w:rsid w:val="000467BC"/>
    <w:rsid w:val="00047F27"/>
    <w:rsid w:val="00050BEB"/>
    <w:rsid w:val="00051197"/>
    <w:rsid w:val="0005190A"/>
    <w:rsid w:val="000519B8"/>
    <w:rsid w:val="00052010"/>
    <w:rsid w:val="000522F1"/>
    <w:rsid w:val="000532E7"/>
    <w:rsid w:val="000539BC"/>
    <w:rsid w:val="00054695"/>
    <w:rsid w:val="00054A72"/>
    <w:rsid w:val="00061EC4"/>
    <w:rsid w:val="00062B89"/>
    <w:rsid w:val="00064958"/>
    <w:rsid w:val="00065438"/>
    <w:rsid w:val="000667C4"/>
    <w:rsid w:val="00067DD5"/>
    <w:rsid w:val="00067F2C"/>
    <w:rsid w:val="00073322"/>
    <w:rsid w:val="000740E3"/>
    <w:rsid w:val="00074C9A"/>
    <w:rsid w:val="00076343"/>
    <w:rsid w:val="0008153F"/>
    <w:rsid w:val="00082CB5"/>
    <w:rsid w:val="0008347C"/>
    <w:rsid w:val="00083B51"/>
    <w:rsid w:val="00086DAF"/>
    <w:rsid w:val="00087A7A"/>
    <w:rsid w:val="0009048C"/>
    <w:rsid w:val="00091C49"/>
    <w:rsid w:val="00093140"/>
    <w:rsid w:val="00093899"/>
    <w:rsid w:val="00095319"/>
    <w:rsid w:val="000954BE"/>
    <w:rsid w:val="00096561"/>
    <w:rsid w:val="000A051C"/>
    <w:rsid w:val="000A2D5D"/>
    <w:rsid w:val="000A3F36"/>
    <w:rsid w:val="000A6CAC"/>
    <w:rsid w:val="000A7235"/>
    <w:rsid w:val="000B001A"/>
    <w:rsid w:val="000B0F5A"/>
    <w:rsid w:val="000B23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529F"/>
    <w:rsid w:val="000D5E78"/>
    <w:rsid w:val="000D66F7"/>
    <w:rsid w:val="000E2DB0"/>
    <w:rsid w:val="000E302C"/>
    <w:rsid w:val="000E3ED0"/>
    <w:rsid w:val="000E46A4"/>
    <w:rsid w:val="000E47F9"/>
    <w:rsid w:val="000E5D1A"/>
    <w:rsid w:val="000E6E45"/>
    <w:rsid w:val="000E7C01"/>
    <w:rsid w:val="000E7F5D"/>
    <w:rsid w:val="000F23D7"/>
    <w:rsid w:val="000F283E"/>
    <w:rsid w:val="000F3C39"/>
    <w:rsid w:val="000F6CDC"/>
    <w:rsid w:val="00101F46"/>
    <w:rsid w:val="0010228A"/>
    <w:rsid w:val="00103849"/>
    <w:rsid w:val="00104601"/>
    <w:rsid w:val="00105E20"/>
    <w:rsid w:val="00110B96"/>
    <w:rsid w:val="00115064"/>
    <w:rsid w:val="00122201"/>
    <w:rsid w:val="00123523"/>
    <w:rsid w:val="0012417B"/>
    <w:rsid w:val="00124732"/>
    <w:rsid w:val="00124992"/>
    <w:rsid w:val="00124C2D"/>
    <w:rsid w:val="00126C7F"/>
    <w:rsid w:val="00132282"/>
    <w:rsid w:val="0013613D"/>
    <w:rsid w:val="0013675C"/>
    <w:rsid w:val="00136EAB"/>
    <w:rsid w:val="00141CD6"/>
    <w:rsid w:val="0014350C"/>
    <w:rsid w:val="00144586"/>
    <w:rsid w:val="00144AD4"/>
    <w:rsid w:val="0014658F"/>
    <w:rsid w:val="001465C0"/>
    <w:rsid w:val="0015084A"/>
    <w:rsid w:val="001531A1"/>
    <w:rsid w:val="00153BA4"/>
    <w:rsid w:val="0015445D"/>
    <w:rsid w:val="00154FA9"/>
    <w:rsid w:val="0015764A"/>
    <w:rsid w:val="00157936"/>
    <w:rsid w:val="0016007C"/>
    <w:rsid w:val="001600D6"/>
    <w:rsid w:val="001605A3"/>
    <w:rsid w:val="0016205A"/>
    <w:rsid w:val="00162EF8"/>
    <w:rsid w:val="0016350E"/>
    <w:rsid w:val="00163905"/>
    <w:rsid w:val="00164D07"/>
    <w:rsid w:val="001657B2"/>
    <w:rsid w:val="00167DF5"/>
    <w:rsid w:val="001706B2"/>
    <w:rsid w:val="001716C2"/>
    <w:rsid w:val="00172AF1"/>
    <w:rsid w:val="00177E86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BC7"/>
    <w:rsid w:val="00195E15"/>
    <w:rsid w:val="00196456"/>
    <w:rsid w:val="001A181D"/>
    <w:rsid w:val="001A2115"/>
    <w:rsid w:val="001A237E"/>
    <w:rsid w:val="001A293A"/>
    <w:rsid w:val="001A3B2B"/>
    <w:rsid w:val="001A4628"/>
    <w:rsid w:val="001A4D14"/>
    <w:rsid w:val="001A56E2"/>
    <w:rsid w:val="001A79BC"/>
    <w:rsid w:val="001A7F5F"/>
    <w:rsid w:val="001B193B"/>
    <w:rsid w:val="001B232E"/>
    <w:rsid w:val="001B272E"/>
    <w:rsid w:val="001B42A2"/>
    <w:rsid w:val="001B4667"/>
    <w:rsid w:val="001B704F"/>
    <w:rsid w:val="001D1CE1"/>
    <w:rsid w:val="001D2A02"/>
    <w:rsid w:val="001D385B"/>
    <w:rsid w:val="001D45F8"/>
    <w:rsid w:val="001D4FAA"/>
    <w:rsid w:val="001D50DE"/>
    <w:rsid w:val="001D589E"/>
    <w:rsid w:val="001D5F76"/>
    <w:rsid w:val="001D627F"/>
    <w:rsid w:val="001D67EC"/>
    <w:rsid w:val="001E0CB5"/>
    <w:rsid w:val="001E3691"/>
    <w:rsid w:val="001E36EF"/>
    <w:rsid w:val="001E4A4A"/>
    <w:rsid w:val="001E53AD"/>
    <w:rsid w:val="001F0618"/>
    <w:rsid w:val="001F0DF5"/>
    <w:rsid w:val="001F2A36"/>
    <w:rsid w:val="001F7E70"/>
    <w:rsid w:val="00201426"/>
    <w:rsid w:val="00203AC4"/>
    <w:rsid w:val="00203C94"/>
    <w:rsid w:val="00204DD8"/>
    <w:rsid w:val="002065F7"/>
    <w:rsid w:val="00206A87"/>
    <w:rsid w:val="00207449"/>
    <w:rsid w:val="002104E0"/>
    <w:rsid w:val="0021103E"/>
    <w:rsid w:val="00214687"/>
    <w:rsid w:val="0021604F"/>
    <w:rsid w:val="002215C4"/>
    <w:rsid w:val="002227A7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47AB6"/>
    <w:rsid w:val="00250A8B"/>
    <w:rsid w:val="00251134"/>
    <w:rsid w:val="0025172A"/>
    <w:rsid w:val="00253400"/>
    <w:rsid w:val="00253B0D"/>
    <w:rsid w:val="00253BF2"/>
    <w:rsid w:val="0025525F"/>
    <w:rsid w:val="00263B0B"/>
    <w:rsid w:val="00264397"/>
    <w:rsid w:val="002665E4"/>
    <w:rsid w:val="00267F84"/>
    <w:rsid w:val="002706CC"/>
    <w:rsid w:val="00273208"/>
    <w:rsid w:val="00273ADD"/>
    <w:rsid w:val="002746C4"/>
    <w:rsid w:val="00275883"/>
    <w:rsid w:val="00276612"/>
    <w:rsid w:val="0028014F"/>
    <w:rsid w:val="00280E1A"/>
    <w:rsid w:val="00281891"/>
    <w:rsid w:val="00282C3C"/>
    <w:rsid w:val="002845B5"/>
    <w:rsid w:val="0029004B"/>
    <w:rsid w:val="00290C12"/>
    <w:rsid w:val="002929B7"/>
    <w:rsid w:val="0029428B"/>
    <w:rsid w:val="002962BA"/>
    <w:rsid w:val="002964CD"/>
    <w:rsid w:val="002A14AA"/>
    <w:rsid w:val="002A1FEF"/>
    <w:rsid w:val="002A2793"/>
    <w:rsid w:val="002A4317"/>
    <w:rsid w:val="002A5F22"/>
    <w:rsid w:val="002A6EE8"/>
    <w:rsid w:val="002B1185"/>
    <w:rsid w:val="002B24EC"/>
    <w:rsid w:val="002B340E"/>
    <w:rsid w:val="002B3416"/>
    <w:rsid w:val="002B3EE2"/>
    <w:rsid w:val="002B6316"/>
    <w:rsid w:val="002B6582"/>
    <w:rsid w:val="002C0361"/>
    <w:rsid w:val="002C3239"/>
    <w:rsid w:val="002D3920"/>
    <w:rsid w:val="002D4C4C"/>
    <w:rsid w:val="002D5F2A"/>
    <w:rsid w:val="002D6B1D"/>
    <w:rsid w:val="002D7C05"/>
    <w:rsid w:val="002E2AA9"/>
    <w:rsid w:val="002E4790"/>
    <w:rsid w:val="002E66EF"/>
    <w:rsid w:val="002E6968"/>
    <w:rsid w:val="002F0611"/>
    <w:rsid w:val="002F07BB"/>
    <w:rsid w:val="002F092B"/>
    <w:rsid w:val="002F0DCE"/>
    <w:rsid w:val="002F1E71"/>
    <w:rsid w:val="002F1FFF"/>
    <w:rsid w:val="002F6DD3"/>
    <w:rsid w:val="00302FB4"/>
    <w:rsid w:val="0030413C"/>
    <w:rsid w:val="003048C7"/>
    <w:rsid w:val="00305F67"/>
    <w:rsid w:val="0030759A"/>
    <w:rsid w:val="003124FD"/>
    <w:rsid w:val="003157EC"/>
    <w:rsid w:val="00320631"/>
    <w:rsid w:val="00321126"/>
    <w:rsid w:val="003212D9"/>
    <w:rsid w:val="00321724"/>
    <w:rsid w:val="00323D26"/>
    <w:rsid w:val="0032654F"/>
    <w:rsid w:val="003306AB"/>
    <w:rsid w:val="00331E19"/>
    <w:rsid w:val="0033437D"/>
    <w:rsid w:val="003350F0"/>
    <w:rsid w:val="00341D72"/>
    <w:rsid w:val="00341D8C"/>
    <w:rsid w:val="00342390"/>
    <w:rsid w:val="003423BC"/>
    <w:rsid w:val="00344D04"/>
    <w:rsid w:val="00345A96"/>
    <w:rsid w:val="00345BE9"/>
    <w:rsid w:val="003460B5"/>
    <w:rsid w:val="00346EFC"/>
    <w:rsid w:val="0034763F"/>
    <w:rsid w:val="003476CD"/>
    <w:rsid w:val="003501A1"/>
    <w:rsid w:val="00351C99"/>
    <w:rsid w:val="003523B3"/>
    <w:rsid w:val="00353373"/>
    <w:rsid w:val="0035488B"/>
    <w:rsid w:val="003568D2"/>
    <w:rsid w:val="00356BAD"/>
    <w:rsid w:val="003615C9"/>
    <w:rsid w:val="00361C2B"/>
    <w:rsid w:val="00361F32"/>
    <w:rsid w:val="00364FFD"/>
    <w:rsid w:val="003678FC"/>
    <w:rsid w:val="00371C95"/>
    <w:rsid w:val="00372EFF"/>
    <w:rsid w:val="00374F9B"/>
    <w:rsid w:val="003760F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D0A"/>
    <w:rsid w:val="00390E3F"/>
    <w:rsid w:val="00397FA9"/>
    <w:rsid w:val="003A0485"/>
    <w:rsid w:val="003A0E87"/>
    <w:rsid w:val="003A11BA"/>
    <w:rsid w:val="003A26C5"/>
    <w:rsid w:val="003A27D8"/>
    <w:rsid w:val="003A5963"/>
    <w:rsid w:val="003A6464"/>
    <w:rsid w:val="003A6B38"/>
    <w:rsid w:val="003A7ADD"/>
    <w:rsid w:val="003A7EF9"/>
    <w:rsid w:val="003B0C89"/>
    <w:rsid w:val="003B1DBB"/>
    <w:rsid w:val="003B2523"/>
    <w:rsid w:val="003B42C0"/>
    <w:rsid w:val="003B441C"/>
    <w:rsid w:val="003C0FF4"/>
    <w:rsid w:val="003C2295"/>
    <w:rsid w:val="003C2E4F"/>
    <w:rsid w:val="003C2E69"/>
    <w:rsid w:val="003C35A4"/>
    <w:rsid w:val="003C3B7A"/>
    <w:rsid w:val="003C630D"/>
    <w:rsid w:val="003D1F20"/>
    <w:rsid w:val="003D2F0E"/>
    <w:rsid w:val="003D4F1B"/>
    <w:rsid w:val="003E2308"/>
    <w:rsid w:val="003E33B1"/>
    <w:rsid w:val="003E493F"/>
    <w:rsid w:val="003E4CDB"/>
    <w:rsid w:val="003E72CC"/>
    <w:rsid w:val="003F12DA"/>
    <w:rsid w:val="003F3FCC"/>
    <w:rsid w:val="003F45BB"/>
    <w:rsid w:val="003F4D29"/>
    <w:rsid w:val="003F5255"/>
    <w:rsid w:val="003F63BD"/>
    <w:rsid w:val="00400A6D"/>
    <w:rsid w:val="0040156D"/>
    <w:rsid w:val="0040186F"/>
    <w:rsid w:val="00401E62"/>
    <w:rsid w:val="00402767"/>
    <w:rsid w:val="004034CC"/>
    <w:rsid w:val="00404D4F"/>
    <w:rsid w:val="0040658D"/>
    <w:rsid w:val="00407ABF"/>
    <w:rsid w:val="00411DF0"/>
    <w:rsid w:val="004149EF"/>
    <w:rsid w:val="00416051"/>
    <w:rsid w:val="00416BD2"/>
    <w:rsid w:val="00416C32"/>
    <w:rsid w:val="00417C49"/>
    <w:rsid w:val="0042016C"/>
    <w:rsid w:val="00426C34"/>
    <w:rsid w:val="00427AF1"/>
    <w:rsid w:val="0043368E"/>
    <w:rsid w:val="004340A7"/>
    <w:rsid w:val="00434ED6"/>
    <w:rsid w:val="00435234"/>
    <w:rsid w:val="00435EBD"/>
    <w:rsid w:val="00436060"/>
    <w:rsid w:val="00437B1C"/>
    <w:rsid w:val="004401A5"/>
    <w:rsid w:val="00446587"/>
    <w:rsid w:val="004511BF"/>
    <w:rsid w:val="00451663"/>
    <w:rsid w:val="00452704"/>
    <w:rsid w:val="00452F75"/>
    <w:rsid w:val="00454550"/>
    <w:rsid w:val="00455435"/>
    <w:rsid w:val="004556EE"/>
    <w:rsid w:val="004640BD"/>
    <w:rsid w:val="0046632E"/>
    <w:rsid w:val="00467140"/>
    <w:rsid w:val="00467C6F"/>
    <w:rsid w:val="00467E33"/>
    <w:rsid w:val="00474CA7"/>
    <w:rsid w:val="00476424"/>
    <w:rsid w:val="00483FB9"/>
    <w:rsid w:val="0048587F"/>
    <w:rsid w:val="004873C4"/>
    <w:rsid w:val="0049351F"/>
    <w:rsid w:val="00495DDE"/>
    <w:rsid w:val="00497760"/>
    <w:rsid w:val="004A0FA5"/>
    <w:rsid w:val="004A274E"/>
    <w:rsid w:val="004A4CA3"/>
    <w:rsid w:val="004A50C1"/>
    <w:rsid w:val="004A7336"/>
    <w:rsid w:val="004A7401"/>
    <w:rsid w:val="004B0345"/>
    <w:rsid w:val="004B087D"/>
    <w:rsid w:val="004B454F"/>
    <w:rsid w:val="004B4D1F"/>
    <w:rsid w:val="004B76C4"/>
    <w:rsid w:val="004C09F3"/>
    <w:rsid w:val="004C2648"/>
    <w:rsid w:val="004C2662"/>
    <w:rsid w:val="004C28EA"/>
    <w:rsid w:val="004C3187"/>
    <w:rsid w:val="004C4868"/>
    <w:rsid w:val="004C5A78"/>
    <w:rsid w:val="004C6F91"/>
    <w:rsid w:val="004D1A92"/>
    <w:rsid w:val="004D1EB8"/>
    <w:rsid w:val="004D3E10"/>
    <w:rsid w:val="004D40E8"/>
    <w:rsid w:val="004D47BD"/>
    <w:rsid w:val="004D51CC"/>
    <w:rsid w:val="004D5734"/>
    <w:rsid w:val="004D5FB9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500A39"/>
    <w:rsid w:val="00500D1E"/>
    <w:rsid w:val="005038A4"/>
    <w:rsid w:val="00506950"/>
    <w:rsid w:val="00506F93"/>
    <w:rsid w:val="005072C3"/>
    <w:rsid w:val="005111E2"/>
    <w:rsid w:val="00512A90"/>
    <w:rsid w:val="00513DBB"/>
    <w:rsid w:val="00515538"/>
    <w:rsid w:val="00515C65"/>
    <w:rsid w:val="00515E8C"/>
    <w:rsid w:val="0051723E"/>
    <w:rsid w:val="00520D93"/>
    <w:rsid w:val="0052147B"/>
    <w:rsid w:val="00524976"/>
    <w:rsid w:val="00526866"/>
    <w:rsid w:val="00526AF4"/>
    <w:rsid w:val="00526CEB"/>
    <w:rsid w:val="00530B0B"/>
    <w:rsid w:val="0053398D"/>
    <w:rsid w:val="00534E61"/>
    <w:rsid w:val="00536028"/>
    <w:rsid w:val="00536DBD"/>
    <w:rsid w:val="005371E2"/>
    <w:rsid w:val="00537A9E"/>
    <w:rsid w:val="00542615"/>
    <w:rsid w:val="0054579F"/>
    <w:rsid w:val="0054623D"/>
    <w:rsid w:val="00546288"/>
    <w:rsid w:val="00546A1A"/>
    <w:rsid w:val="00552816"/>
    <w:rsid w:val="00554BAC"/>
    <w:rsid w:val="00555595"/>
    <w:rsid w:val="00555DDB"/>
    <w:rsid w:val="00556EA4"/>
    <w:rsid w:val="00557E4D"/>
    <w:rsid w:val="00562001"/>
    <w:rsid w:val="00562364"/>
    <w:rsid w:val="005716BF"/>
    <w:rsid w:val="00572188"/>
    <w:rsid w:val="005734A3"/>
    <w:rsid w:val="005769E1"/>
    <w:rsid w:val="00576DC5"/>
    <w:rsid w:val="005817AD"/>
    <w:rsid w:val="00585046"/>
    <w:rsid w:val="0058515C"/>
    <w:rsid w:val="005866DC"/>
    <w:rsid w:val="00586D27"/>
    <w:rsid w:val="00590C48"/>
    <w:rsid w:val="005925B4"/>
    <w:rsid w:val="0059305D"/>
    <w:rsid w:val="00593CDC"/>
    <w:rsid w:val="00594FFD"/>
    <w:rsid w:val="00597CC8"/>
    <w:rsid w:val="005A163C"/>
    <w:rsid w:val="005A2017"/>
    <w:rsid w:val="005A20EE"/>
    <w:rsid w:val="005A703B"/>
    <w:rsid w:val="005A706A"/>
    <w:rsid w:val="005B3395"/>
    <w:rsid w:val="005B3F06"/>
    <w:rsid w:val="005B5F0E"/>
    <w:rsid w:val="005B70CF"/>
    <w:rsid w:val="005C08C9"/>
    <w:rsid w:val="005C0BE1"/>
    <w:rsid w:val="005C2388"/>
    <w:rsid w:val="005C3840"/>
    <w:rsid w:val="005C4CE9"/>
    <w:rsid w:val="005C527F"/>
    <w:rsid w:val="005C5491"/>
    <w:rsid w:val="005C7138"/>
    <w:rsid w:val="005C7DA6"/>
    <w:rsid w:val="005C7E47"/>
    <w:rsid w:val="005D073E"/>
    <w:rsid w:val="005D085A"/>
    <w:rsid w:val="005D1202"/>
    <w:rsid w:val="005D2243"/>
    <w:rsid w:val="005D304A"/>
    <w:rsid w:val="005D3A45"/>
    <w:rsid w:val="005D46B0"/>
    <w:rsid w:val="005D56A5"/>
    <w:rsid w:val="005D6025"/>
    <w:rsid w:val="005D658A"/>
    <w:rsid w:val="005D75B8"/>
    <w:rsid w:val="005D7C63"/>
    <w:rsid w:val="005E3711"/>
    <w:rsid w:val="005E5C8F"/>
    <w:rsid w:val="005E6C3D"/>
    <w:rsid w:val="005E6ED0"/>
    <w:rsid w:val="005F15EB"/>
    <w:rsid w:val="005F22D9"/>
    <w:rsid w:val="005F2CBB"/>
    <w:rsid w:val="005F4C48"/>
    <w:rsid w:val="005F5177"/>
    <w:rsid w:val="00600614"/>
    <w:rsid w:val="00600EEA"/>
    <w:rsid w:val="00603E7C"/>
    <w:rsid w:val="00605B73"/>
    <w:rsid w:val="00606A76"/>
    <w:rsid w:val="00612241"/>
    <w:rsid w:val="00613145"/>
    <w:rsid w:val="00617A79"/>
    <w:rsid w:val="00620AD4"/>
    <w:rsid w:val="006213D0"/>
    <w:rsid w:val="006222A8"/>
    <w:rsid w:val="0062368F"/>
    <w:rsid w:val="006237DE"/>
    <w:rsid w:val="00623C02"/>
    <w:rsid w:val="00623C15"/>
    <w:rsid w:val="00625DCD"/>
    <w:rsid w:val="006270B3"/>
    <w:rsid w:val="006301F0"/>
    <w:rsid w:val="00630ECF"/>
    <w:rsid w:val="0063185D"/>
    <w:rsid w:val="00631DD6"/>
    <w:rsid w:val="00632408"/>
    <w:rsid w:val="00636703"/>
    <w:rsid w:val="0063698E"/>
    <w:rsid w:val="00643AF1"/>
    <w:rsid w:val="00643B05"/>
    <w:rsid w:val="0064468E"/>
    <w:rsid w:val="00644F34"/>
    <w:rsid w:val="006456FA"/>
    <w:rsid w:val="00646067"/>
    <w:rsid w:val="00647226"/>
    <w:rsid w:val="006479E2"/>
    <w:rsid w:val="006530C0"/>
    <w:rsid w:val="006541FE"/>
    <w:rsid w:val="00654793"/>
    <w:rsid w:val="00661525"/>
    <w:rsid w:val="00662E53"/>
    <w:rsid w:val="006662CA"/>
    <w:rsid w:val="006667BD"/>
    <w:rsid w:val="00667911"/>
    <w:rsid w:val="00671420"/>
    <w:rsid w:val="00671E95"/>
    <w:rsid w:val="006737A4"/>
    <w:rsid w:val="00676588"/>
    <w:rsid w:val="00684004"/>
    <w:rsid w:val="00686B7F"/>
    <w:rsid w:val="00690D53"/>
    <w:rsid w:val="00691EF4"/>
    <w:rsid w:val="00694AC3"/>
    <w:rsid w:val="00697484"/>
    <w:rsid w:val="00697838"/>
    <w:rsid w:val="006A0E05"/>
    <w:rsid w:val="006A5321"/>
    <w:rsid w:val="006A7C82"/>
    <w:rsid w:val="006B0746"/>
    <w:rsid w:val="006B0D9C"/>
    <w:rsid w:val="006B1C8B"/>
    <w:rsid w:val="006B23A3"/>
    <w:rsid w:val="006B5770"/>
    <w:rsid w:val="006B611C"/>
    <w:rsid w:val="006B65C9"/>
    <w:rsid w:val="006B72FA"/>
    <w:rsid w:val="006B7AAF"/>
    <w:rsid w:val="006C1515"/>
    <w:rsid w:val="006C1CFD"/>
    <w:rsid w:val="006C1F21"/>
    <w:rsid w:val="006C3F2E"/>
    <w:rsid w:val="006C4080"/>
    <w:rsid w:val="006C4471"/>
    <w:rsid w:val="006C722E"/>
    <w:rsid w:val="006C7481"/>
    <w:rsid w:val="006D0DF9"/>
    <w:rsid w:val="006D0F1E"/>
    <w:rsid w:val="006D1CAC"/>
    <w:rsid w:val="006D4277"/>
    <w:rsid w:val="006D4A1F"/>
    <w:rsid w:val="006D5690"/>
    <w:rsid w:val="006E06CA"/>
    <w:rsid w:val="006E2E3A"/>
    <w:rsid w:val="006E3084"/>
    <w:rsid w:val="006F151D"/>
    <w:rsid w:val="006F1F1E"/>
    <w:rsid w:val="006F2344"/>
    <w:rsid w:val="006F2B63"/>
    <w:rsid w:val="006F2EE3"/>
    <w:rsid w:val="006F3ED0"/>
    <w:rsid w:val="006F7C22"/>
    <w:rsid w:val="0070250A"/>
    <w:rsid w:val="00704FE1"/>
    <w:rsid w:val="007076A8"/>
    <w:rsid w:val="00707C56"/>
    <w:rsid w:val="00713D2F"/>
    <w:rsid w:val="0071797F"/>
    <w:rsid w:val="00721606"/>
    <w:rsid w:val="007244E4"/>
    <w:rsid w:val="00724AD2"/>
    <w:rsid w:val="0072676A"/>
    <w:rsid w:val="00726844"/>
    <w:rsid w:val="00731B98"/>
    <w:rsid w:val="00732606"/>
    <w:rsid w:val="00733752"/>
    <w:rsid w:val="00735764"/>
    <w:rsid w:val="00736957"/>
    <w:rsid w:val="00740634"/>
    <w:rsid w:val="007410C6"/>
    <w:rsid w:val="00742C78"/>
    <w:rsid w:val="00744339"/>
    <w:rsid w:val="0074730B"/>
    <w:rsid w:val="0074740D"/>
    <w:rsid w:val="00747C1F"/>
    <w:rsid w:val="007500A1"/>
    <w:rsid w:val="00754401"/>
    <w:rsid w:val="00755D98"/>
    <w:rsid w:val="00757672"/>
    <w:rsid w:val="00765EF4"/>
    <w:rsid w:val="007705C9"/>
    <w:rsid w:val="007736F0"/>
    <w:rsid w:val="00773C2A"/>
    <w:rsid w:val="0077598E"/>
    <w:rsid w:val="00775BDB"/>
    <w:rsid w:val="007766B2"/>
    <w:rsid w:val="00776968"/>
    <w:rsid w:val="0077697A"/>
    <w:rsid w:val="00780007"/>
    <w:rsid w:val="00782691"/>
    <w:rsid w:val="00783F4C"/>
    <w:rsid w:val="00784C4B"/>
    <w:rsid w:val="0078700C"/>
    <w:rsid w:val="007870AB"/>
    <w:rsid w:val="00790B48"/>
    <w:rsid w:val="00791F40"/>
    <w:rsid w:val="0079586A"/>
    <w:rsid w:val="007A1E6E"/>
    <w:rsid w:val="007A26BF"/>
    <w:rsid w:val="007A358F"/>
    <w:rsid w:val="007B14F5"/>
    <w:rsid w:val="007B154F"/>
    <w:rsid w:val="007B535F"/>
    <w:rsid w:val="007B63A6"/>
    <w:rsid w:val="007B64F5"/>
    <w:rsid w:val="007C10CF"/>
    <w:rsid w:val="007C1986"/>
    <w:rsid w:val="007C2409"/>
    <w:rsid w:val="007C2444"/>
    <w:rsid w:val="007C3F09"/>
    <w:rsid w:val="007C40AC"/>
    <w:rsid w:val="007C4D45"/>
    <w:rsid w:val="007C7614"/>
    <w:rsid w:val="007D0ACD"/>
    <w:rsid w:val="007D39BE"/>
    <w:rsid w:val="007D5B5A"/>
    <w:rsid w:val="007D6A71"/>
    <w:rsid w:val="007D7516"/>
    <w:rsid w:val="007E02F5"/>
    <w:rsid w:val="007E0687"/>
    <w:rsid w:val="007E06BA"/>
    <w:rsid w:val="007E158F"/>
    <w:rsid w:val="007E1ACB"/>
    <w:rsid w:val="007E2901"/>
    <w:rsid w:val="007E2F75"/>
    <w:rsid w:val="007E2F84"/>
    <w:rsid w:val="007E42B4"/>
    <w:rsid w:val="007E517E"/>
    <w:rsid w:val="007E7FC0"/>
    <w:rsid w:val="007F0A99"/>
    <w:rsid w:val="007F1DF3"/>
    <w:rsid w:val="007F2827"/>
    <w:rsid w:val="007F33F6"/>
    <w:rsid w:val="007F3C32"/>
    <w:rsid w:val="007F644D"/>
    <w:rsid w:val="00802448"/>
    <w:rsid w:val="008038EB"/>
    <w:rsid w:val="00803930"/>
    <w:rsid w:val="00804064"/>
    <w:rsid w:val="008051A5"/>
    <w:rsid w:val="00815773"/>
    <w:rsid w:val="008158E5"/>
    <w:rsid w:val="00822286"/>
    <w:rsid w:val="00822CDF"/>
    <w:rsid w:val="008231D5"/>
    <w:rsid w:val="00824842"/>
    <w:rsid w:val="008277B2"/>
    <w:rsid w:val="0083013A"/>
    <w:rsid w:val="00832646"/>
    <w:rsid w:val="00836A00"/>
    <w:rsid w:val="00836CBC"/>
    <w:rsid w:val="00836E94"/>
    <w:rsid w:val="00840224"/>
    <w:rsid w:val="00841571"/>
    <w:rsid w:val="008415A0"/>
    <w:rsid w:val="00842CBA"/>
    <w:rsid w:val="00843961"/>
    <w:rsid w:val="00844AE2"/>
    <w:rsid w:val="00845EF7"/>
    <w:rsid w:val="008464A1"/>
    <w:rsid w:val="00850112"/>
    <w:rsid w:val="00850A68"/>
    <w:rsid w:val="00851325"/>
    <w:rsid w:val="0085525D"/>
    <w:rsid w:val="00855521"/>
    <w:rsid w:val="00855FED"/>
    <w:rsid w:val="00856221"/>
    <w:rsid w:val="0086079E"/>
    <w:rsid w:val="00862B04"/>
    <w:rsid w:val="0086306E"/>
    <w:rsid w:val="00864374"/>
    <w:rsid w:val="00864D9E"/>
    <w:rsid w:val="00866DAE"/>
    <w:rsid w:val="00867D07"/>
    <w:rsid w:val="008726F5"/>
    <w:rsid w:val="00872A89"/>
    <w:rsid w:val="0087322D"/>
    <w:rsid w:val="00874AC2"/>
    <w:rsid w:val="00875590"/>
    <w:rsid w:val="008760CB"/>
    <w:rsid w:val="00876D6F"/>
    <w:rsid w:val="00882DE6"/>
    <w:rsid w:val="008836BB"/>
    <w:rsid w:val="00883D74"/>
    <w:rsid w:val="0088777B"/>
    <w:rsid w:val="00890604"/>
    <w:rsid w:val="008907FA"/>
    <w:rsid w:val="00891279"/>
    <w:rsid w:val="00892C2D"/>
    <w:rsid w:val="008934BE"/>
    <w:rsid w:val="008945D6"/>
    <w:rsid w:val="008949C2"/>
    <w:rsid w:val="008956F6"/>
    <w:rsid w:val="008A0BE2"/>
    <w:rsid w:val="008A2FA5"/>
    <w:rsid w:val="008A3003"/>
    <w:rsid w:val="008A49CF"/>
    <w:rsid w:val="008B211A"/>
    <w:rsid w:val="008B26C8"/>
    <w:rsid w:val="008B6051"/>
    <w:rsid w:val="008B798F"/>
    <w:rsid w:val="008C260C"/>
    <w:rsid w:val="008C2C17"/>
    <w:rsid w:val="008C4ACA"/>
    <w:rsid w:val="008D1380"/>
    <w:rsid w:val="008D1D2E"/>
    <w:rsid w:val="008D1DD3"/>
    <w:rsid w:val="008D447A"/>
    <w:rsid w:val="008D4516"/>
    <w:rsid w:val="008D66DC"/>
    <w:rsid w:val="008D6E18"/>
    <w:rsid w:val="008D6E51"/>
    <w:rsid w:val="008E15F1"/>
    <w:rsid w:val="008E3F98"/>
    <w:rsid w:val="008E478E"/>
    <w:rsid w:val="008E6352"/>
    <w:rsid w:val="008E7B21"/>
    <w:rsid w:val="008E7C6B"/>
    <w:rsid w:val="008F0C61"/>
    <w:rsid w:val="008F1418"/>
    <w:rsid w:val="008F1D46"/>
    <w:rsid w:val="008F2F6B"/>
    <w:rsid w:val="008F3ADF"/>
    <w:rsid w:val="008F3B98"/>
    <w:rsid w:val="008F3C3F"/>
    <w:rsid w:val="008F4B5E"/>
    <w:rsid w:val="008F545B"/>
    <w:rsid w:val="008F58E1"/>
    <w:rsid w:val="008F6062"/>
    <w:rsid w:val="008F6406"/>
    <w:rsid w:val="008F751A"/>
    <w:rsid w:val="008F7564"/>
    <w:rsid w:val="00900437"/>
    <w:rsid w:val="00900F05"/>
    <w:rsid w:val="00901ACA"/>
    <w:rsid w:val="00903181"/>
    <w:rsid w:val="00903653"/>
    <w:rsid w:val="00903A29"/>
    <w:rsid w:val="00906D4F"/>
    <w:rsid w:val="00907402"/>
    <w:rsid w:val="009138D1"/>
    <w:rsid w:val="00913C03"/>
    <w:rsid w:val="00914621"/>
    <w:rsid w:val="009146B3"/>
    <w:rsid w:val="00915615"/>
    <w:rsid w:val="00921BBC"/>
    <w:rsid w:val="00923B31"/>
    <w:rsid w:val="009244DC"/>
    <w:rsid w:val="00925F9A"/>
    <w:rsid w:val="0093054A"/>
    <w:rsid w:val="00930721"/>
    <w:rsid w:val="0093160B"/>
    <w:rsid w:val="00933892"/>
    <w:rsid w:val="0093563B"/>
    <w:rsid w:val="00935681"/>
    <w:rsid w:val="0094289E"/>
    <w:rsid w:val="00943656"/>
    <w:rsid w:val="00945705"/>
    <w:rsid w:val="00945761"/>
    <w:rsid w:val="00950991"/>
    <w:rsid w:val="00951238"/>
    <w:rsid w:val="00951300"/>
    <w:rsid w:val="00951B68"/>
    <w:rsid w:val="00953CDB"/>
    <w:rsid w:val="00954077"/>
    <w:rsid w:val="00955A9F"/>
    <w:rsid w:val="0096327E"/>
    <w:rsid w:val="009639AE"/>
    <w:rsid w:val="009655C2"/>
    <w:rsid w:val="009675A8"/>
    <w:rsid w:val="00971F6B"/>
    <w:rsid w:val="00974102"/>
    <w:rsid w:val="009758B4"/>
    <w:rsid w:val="00975C23"/>
    <w:rsid w:val="00976FA5"/>
    <w:rsid w:val="009823B2"/>
    <w:rsid w:val="00985CF0"/>
    <w:rsid w:val="0098632D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0710"/>
    <w:rsid w:val="009B2E60"/>
    <w:rsid w:val="009B3FDD"/>
    <w:rsid w:val="009B4034"/>
    <w:rsid w:val="009B4742"/>
    <w:rsid w:val="009B60FC"/>
    <w:rsid w:val="009C0FDE"/>
    <w:rsid w:val="009C1773"/>
    <w:rsid w:val="009C2D8F"/>
    <w:rsid w:val="009C3858"/>
    <w:rsid w:val="009C5493"/>
    <w:rsid w:val="009D25AD"/>
    <w:rsid w:val="009D2B77"/>
    <w:rsid w:val="009D3C67"/>
    <w:rsid w:val="009D453E"/>
    <w:rsid w:val="009D6C8A"/>
    <w:rsid w:val="009E3037"/>
    <w:rsid w:val="009E4C50"/>
    <w:rsid w:val="009E623C"/>
    <w:rsid w:val="009E7863"/>
    <w:rsid w:val="009F04BA"/>
    <w:rsid w:val="009F15EB"/>
    <w:rsid w:val="009F217E"/>
    <w:rsid w:val="009F39B0"/>
    <w:rsid w:val="009F6ECD"/>
    <w:rsid w:val="00A03B3C"/>
    <w:rsid w:val="00A04D40"/>
    <w:rsid w:val="00A06D28"/>
    <w:rsid w:val="00A075DD"/>
    <w:rsid w:val="00A07C44"/>
    <w:rsid w:val="00A11D33"/>
    <w:rsid w:val="00A12177"/>
    <w:rsid w:val="00A13358"/>
    <w:rsid w:val="00A17111"/>
    <w:rsid w:val="00A22091"/>
    <w:rsid w:val="00A225F2"/>
    <w:rsid w:val="00A23857"/>
    <w:rsid w:val="00A23EF7"/>
    <w:rsid w:val="00A24BFF"/>
    <w:rsid w:val="00A25227"/>
    <w:rsid w:val="00A32495"/>
    <w:rsid w:val="00A325F1"/>
    <w:rsid w:val="00A41164"/>
    <w:rsid w:val="00A4147A"/>
    <w:rsid w:val="00A41E40"/>
    <w:rsid w:val="00A42354"/>
    <w:rsid w:val="00A43090"/>
    <w:rsid w:val="00A458C5"/>
    <w:rsid w:val="00A472EA"/>
    <w:rsid w:val="00A5032D"/>
    <w:rsid w:val="00A5144A"/>
    <w:rsid w:val="00A51704"/>
    <w:rsid w:val="00A521A8"/>
    <w:rsid w:val="00A527C9"/>
    <w:rsid w:val="00A53989"/>
    <w:rsid w:val="00A53ED5"/>
    <w:rsid w:val="00A60E03"/>
    <w:rsid w:val="00A60FDD"/>
    <w:rsid w:val="00A6127C"/>
    <w:rsid w:val="00A61578"/>
    <w:rsid w:val="00A63C0B"/>
    <w:rsid w:val="00A65266"/>
    <w:rsid w:val="00A665F8"/>
    <w:rsid w:val="00A707E4"/>
    <w:rsid w:val="00A718DC"/>
    <w:rsid w:val="00A8054B"/>
    <w:rsid w:val="00A80A2A"/>
    <w:rsid w:val="00A84029"/>
    <w:rsid w:val="00A8438D"/>
    <w:rsid w:val="00A8760C"/>
    <w:rsid w:val="00A8779A"/>
    <w:rsid w:val="00A87A8B"/>
    <w:rsid w:val="00A87C32"/>
    <w:rsid w:val="00A91525"/>
    <w:rsid w:val="00A91E4D"/>
    <w:rsid w:val="00A928DA"/>
    <w:rsid w:val="00A94A9F"/>
    <w:rsid w:val="00A95E9D"/>
    <w:rsid w:val="00A97695"/>
    <w:rsid w:val="00A979B2"/>
    <w:rsid w:val="00A97AB4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B58D0"/>
    <w:rsid w:val="00AB73F1"/>
    <w:rsid w:val="00AB766C"/>
    <w:rsid w:val="00AC1311"/>
    <w:rsid w:val="00AC5A7D"/>
    <w:rsid w:val="00AC6ECE"/>
    <w:rsid w:val="00AC751A"/>
    <w:rsid w:val="00AD01E8"/>
    <w:rsid w:val="00AD20FB"/>
    <w:rsid w:val="00AD35DE"/>
    <w:rsid w:val="00AD4350"/>
    <w:rsid w:val="00AD70AF"/>
    <w:rsid w:val="00AD7D9E"/>
    <w:rsid w:val="00AE0121"/>
    <w:rsid w:val="00AE11C8"/>
    <w:rsid w:val="00AE3648"/>
    <w:rsid w:val="00AE3A19"/>
    <w:rsid w:val="00AE5B60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61A5"/>
    <w:rsid w:val="00B06503"/>
    <w:rsid w:val="00B124A2"/>
    <w:rsid w:val="00B126BA"/>
    <w:rsid w:val="00B12D44"/>
    <w:rsid w:val="00B13200"/>
    <w:rsid w:val="00B16979"/>
    <w:rsid w:val="00B208FC"/>
    <w:rsid w:val="00B20B7C"/>
    <w:rsid w:val="00B20DA8"/>
    <w:rsid w:val="00B2455A"/>
    <w:rsid w:val="00B273C3"/>
    <w:rsid w:val="00B300E4"/>
    <w:rsid w:val="00B30B60"/>
    <w:rsid w:val="00B318EF"/>
    <w:rsid w:val="00B3383E"/>
    <w:rsid w:val="00B33EC9"/>
    <w:rsid w:val="00B34F38"/>
    <w:rsid w:val="00B3685B"/>
    <w:rsid w:val="00B36D57"/>
    <w:rsid w:val="00B37DCF"/>
    <w:rsid w:val="00B37EAB"/>
    <w:rsid w:val="00B402EA"/>
    <w:rsid w:val="00B43B26"/>
    <w:rsid w:val="00B44FD6"/>
    <w:rsid w:val="00B467C8"/>
    <w:rsid w:val="00B46CA1"/>
    <w:rsid w:val="00B504AA"/>
    <w:rsid w:val="00B51DC2"/>
    <w:rsid w:val="00B520A5"/>
    <w:rsid w:val="00B526EC"/>
    <w:rsid w:val="00B52A21"/>
    <w:rsid w:val="00B54425"/>
    <w:rsid w:val="00B563DE"/>
    <w:rsid w:val="00B576E7"/>
    <w:rsid w:val="00B6039E"/>
    <w:rsid w:val="00B62860"/>
    <w:rsid w:val="00B62F25"/>
    <w:rsid w:val="00B64D7B"/>
    <w:rsid w:val="00B677BE"/>
    <w:rsid w:val="00B701E8"/>
    <w:rsid w:val="00B74EB8"/>
    <w:rsid w:val="00B76ABA"/>
    <w:rsid w:val="00B7700F"/>
    <w:rsid w:val="00B819BC"/>
    <w:rsid w:val="00B822D6"/>
    <w:rsid w:val="00B83C9A"/>
    <w:rsid w:val="00B85605"/>
    <w:rsid w:val="00B859C8"/>
    <w:rsid w:val="00B86089"/>
    <w:rsid w:val="00B86BC5"/>
    <w:rsid w:val="00B9504E"/>
    <w:rsid w:val="00B95A7E"/>
    <w:rsid w:val="00B95C15"/>
    <w:rsid w:val="00B97C72"/>
    <w:rsid w:val="00BA1A69"/>
    <w:rsid w:val="00BA258E"/>
    <w:rsid w:val="00BA275C"/>
    <w:rsid w:val="00BA41E6"/>
    <w:rsid w:val="00BA46C7"/>
    <w:rsid w:val="00BA496E"/>
    <w:rsid w:val="00BA502C"/>
    <w:rsid w:val="00BA5739"/>
    <w:rsid w:val="00BA57C0"/>
    <w:rsid w:val="00BA5E99"/>
    <w:rsid w:val="00BA7BC8"/>
    <w:rsid w:val="00BB12E5"/>
    <w:rsid w:val="00BB29C8"/>
    <w:rsid w:val="00BB343F"/>
    <w:rsid w:val="00BB395C"/>
    <w:rsid w:val="00BB5F4B"/>
    <w:rsid w:val="00BB65B1"/>
    <w:rsid w:val="00BB6A20"/>
    <w:rsid w:val="00BC13CD"/>
    <w:rsid w:val="00BC339F"/>
    <w:rsid w:val="00BC565B"/>
    <w:rsid w:val="00BD078A"/>
    <w:rsid w:val="00BD1B03"/>
    <w:rsid w:val="00BD1CDB"/>
    <w:rsid w:val="00BD26B8"/>
    <w:rsid w:val="00BD279F"/>
    <w:rsid w:val="00BD29FF"/>
    <w:rsid w:val="00BD3418"/>
    <w:rsid w:val="00BD4B57"/>
    <w:rsid w:val="00BE12FB"/>
    <w:rsid w:val="00BE1AFF"/>
    <w:rsid w:val="00BE2F8C"/>
    <w:rsid w:val="00BE322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3FBD"/>
    <w:rsid w:val="00C00A5E"/>
    <w:rsid w:val="00C00E4B"/>
    <w:rsid w:val="00C01D55"/>
    <w:rsid w:val="00C02F1B"/>
    <w:rsid w:val="00C0326E"/>
    <w:rsid w:val="00C04780"/>
    <w:rsid w:val="00C049E4"/>
    <w:rsid w:val="00C10B3B"/>
    <w:rsid w:val="00C113D2"/>
    <w:rsid w:val="00C11C84"/>
    <w:rsid w:val="00C122C8"/>
    <w:rsid w:val="00C138EA"/>
    <w:rsid w:val="00C15275"/>
    <w:rsid w:val="00C1689D"/>
    <w:rsid w:val="00C20C9B"/>
    <w:rsid w:val="00C217E8"/>
    <w:rsid w:val="00C238BC"/>
    <w:rsid w:val="00C2393A"/>
    <w:rsid w:val="00C266A2"/>
    <w:rsid w:val="00C33EAD"/>
    <w:rsid w:val="00C34486"/>
    <w:rsid w:val="00C34FE1"/>
    <w:rsid w:val="00C354F8"/>
    <w:rsid w:val="00C363CD"/>
    <w:rsid w:val="00C364B4"/>
    <w:rsid w:val="00C36BBE"/>
    <w:rsid w:val="00C371AF"/>
    <w:rsid w:val="00C42A9D"/>
    <w:rsid w:val="00C43A1E"/>
    <w:rsid w:val="00C44923"/>
    <w:rsid w:val="00C45EFB"/>
    <w:rsid w:val="00C501F7"/>
    <w:rsid w:val="00C505D6"/>
    <w:rsid w:val="00C518F9"/>
    <w:rsid w:val="00C52181"/>
    <w:rsid w:val="00C52232"/>
    <w:rsid w:val="00C53062"/>
    <w:rsid w:val="00C5467F"/>
    <w:rsid w:val="00C553DA"/>
    <w:rsid w:val="00C56700"/>
    <w:rsid w:val="00C56B44"/>
    <w:rsid w:val="00C56D2E"/>
    <w:rsid w:val="00C56E68"/>
    <w:rsid w:val="00C604AE"/>
    <w:rsid w:val="00C62089"/>
    <w:rsid w:val="00C62FFC"/>
    <w:rsid w:val="00C6544B"/>
    <w:rsid w:val="00C65CE7"/>
    <w:rsid w:val="00C7134A"/>
    <w:rsid w:val="00C71595"/>
    <w:rsid w:val="00C72844"/>
    <w:rsid w:val="00C749B3"/>
    <w:rsid w:val="00C74C33"/>
    <w:rsid w:val="00C755F8"/>
    <w:rsid w:val="00C75DCE"/>
    <w:rsid w:val="00C76F59"/>
    <w:rsid w:val="00C8015A"/>
    <w:rsid w:val="00C80601"/>
    <w:rsid w:val="00C81E19"/>
    <w:rsid w:val="00C833B9"/>
    <w:rsid w:val="00C871F3"/>
    <w:rsid w:val="00C87EBF"/>
    <w:rsid w:val="00C916ED"/>
    <w:rsid w:val="00C95801"/>
    <w:rsid w:val="00C95A16"/>
    <w:rsid w:val="00C95D87"/>
    <w:rsid w:val="00C96355"/>
    <w:rsid w:val="00C96E60"/>
    <w:rsid w:val="00CA035D"/>
    <w:rsid w:val="00CA0F78"/>
    <w:rsid w:val="00CA1965"/>
    <w:rsid w:val="00CA395A"/>
    <w:rsid w:val="00CB0261"/>
    <w:rsid w:val="00CB0525"/>
    <w:rsid w:val="00CB0D8B"/>
    <w:rsid w:val="00CB0F19"/>
    <w:rsid w:val="00CB1190"/>
    <w:rsid w:val="00CB2F99"/>
    <w:rsid w:val="00CB48F5"/>
    <w:rsid w:val="00CB5FB2"/>
    <w:rsid w:val="00CB661D"/>
    <w:rsid w:val="00CC03E4"/>
    <w:rsid w:val="00CC48C0"/>
    <w:rsid w:val="00CC52A8"/>
    <w:rsid w:val="00CC6044"/>
    <w:rsid w:val="00CC7AAC"/>
    <w:rsid w:val="00CD0783"/>
    <w:rsid w:val="00CD0DCF"/>
    <w:rsid w:val="00CD14DE"/>
    <w:rsid w:val="00CD2DA5"/>
    <w:rsid w:val="00CD3FB9"/>
    <w:rsid w:val="00CD579F"/>
    <w:rsid w:val="00CD6A17"/>
    <w:rsid w:val="00CD6D41"/>
    <w:rsid w:val="00CE106B"/>
    <w:rsid w:val="00CE1EA0"/>
    <w:rsid w:val="00CE2FF8"/>
    <w:rsid w:val="00CE4F6F"/>
    <w:rsid w:val="00CE5A68"/>
    <w:rsid w:val="00CE6700"/>
    <w:rsid w:val="00CE6F7F"/>
    <w:rsid w:val="00CF0550"/>
    <w:rsid w:val="00CF3F64"/>
    <w:rsid w:val="00CF451C"/>
    <w:rsid w:val="00CF583C"/>
    <w:rsid w:val="00CF6A5A"/>
    <w:rsid w:val="00CF7EF3"/>
    <w:rsid w:val="00D00ADE"/>
    <w:rsid w:val="00D0221C"/>
    <w:rsid w:val="00D065CC"/>
    <w:rsid w:val="00D10978"/>
    <w:rsid w:val="00D13406"/>
    <w:rsid w:val="00D14392"/>
    <w:rsid w:val="00D15453"/>
    <w:rsid w:val="00D16901"/>
    <w:rsid w:val="00D16A04"/>
    <w:rsid w:val="00D20254"/>
    <w:rsid w:val="00D211D9"/>
    <w:rsid w:val="00D2189A"/>
    <w:rsid w:val="00D2725B"/>
    <w:rsid w:val="00D30C2B"/>
    <w:rsid w:val="00D33291"/>
    <w:rsid w:val="00D33B67"/>
    <w:rsid w:val="00D35500"/>
    <w:rsid w:val="00D35B4F"/>
    <w:rsid w:val="00D35C81"/>
    <w:rsid w:val="00D41BB9"/>
    <w:rsid w:val="00D42EFA"/>
    <w:rsid w:val="00D45058"/>
    <w:rsid w:val="00D46AFE"/>
    <w:rsid w:val="00D47A45"/>
    <w:rsid w:val="00D51BE5"/>
    <w:rsid w:val="00D5500C"/>
    <w:rsid w:val="00D5654F"/>
    <w:rsid w:val="00D57DA8"/>
    <w:rsid w:val="00D602F9"/>
    <w:rsid w:val="00D61C04"/>
    <w:rsid w:val="00D643C9"/>
    <w:rsid w:val="00D64738"/>
    <w:rsid w:val="00D647E8"/>
    <w:rsid w:val="00D64A06"/>
    <w:rsid w:val="00D659C9"/>
    <w:rsid w:val="00D66CCA"/>
    <w:rsid w:val="00D676B1"/>
    <w:rsid w:val="00D67DB1"/>
    <w:rsid w:val="00D70C94"/>
    <w:rsid w:val="00D7237F"/>
    <w:rsid w:val="00D73910"/>
    <w:rsid w:val="00D73DA4"/>
    <w:rsid w:val="00D744DC"/>
    <w:rsid w:val="00D749CD"/>
    <w:rsid w:val="00D74FE7"/>
    <w:rsid w:val="00D752E7"/>
    <w:rsid w:val="00D7548E"/>
    <w:rsid w:val="00D76E06"/>
    <w:rsid w:val="00D77554"/>
    <w:rsid w:val="00D777E4"/>
    <w:rsid w:val="00D80BB9"/>
    <w:rsid w:val="00D81A6E"/>
    <w:rsid w:val="00D83057"/>
    <w:rsid w:val="00D867FD"/>
    <w:rsid w:val="00D86ACA"/>
    <w:rsid w:val="00D92190"/>
    <w:rsid w:val="00D92AE9"/>
    <w:rsid w:val="00D93147"/>
    <w:rsid w:val="00D95225"/>
    <w:rsid w:val="00D97302"/>
    <w:rsid w:val="00DA0539"/>
    <w:rsid w:val="00DA070D"/>
    <w:rsid w:val="00DA2098"/>
    <w:rsid w:val="00DA2189"/>
    <w:rsid w:val="00DA40ED"/>
    <w:rsid w:val="00DA5332"/>
    <w:rsid w:val="00DA5639"/>
    <w:rsid w:val="00DA5A41"/>
    <w:rsid w:val="00DA6412"/>
    <w:rsid w:val="00DB183F"/>
    <w:rsid w:val="00DB25E8"/>
    <w:rsid w:val="00DB3E99"/>
    <w:rsid w:val="00DB4D66"/>
    <w:rsid w:val="00DB5E57"/>
    <w:rsid w:val="00DB6205"/>
    <w:rsid w:val="00DC280A"/>
    <w:rsid w:val="00DC3828"/>
    <w:rsid w:val="00DC3A76"/>
    <w:rsid w:val="00DC3DDA"/>
    <w:rsid w:val="00DC6AA2"/>
    <w:rsid w:val="00DD0178"/>
    <w:rsid w:val="00DD1418"/>
    <w:rsid w:val="00DD2914"/>
    <w:rsid w:val="00DD53FC"/>
    <w:rsid w:val="00DD56A6"/>
    <w:rsid w:val="00DD5F7E"/>
    <w:rsid w:val="00DD7414"/>
    <w:rsid w:val="00DD7CA6"/>
    <w:rsid w:val="00DE0E23"/>
    <w:rsid w:val="00DE2663"/>
    <w:rsid w:val="00DE70B7"/>
    <w:rsid w:val="00DF17D3"/>
    <w:rsid w:val="00DF19D0"/>
    <w:rsid w:val="00DF200D"/>
    <w:rsid w:val="00DF29F0"/>
    <w:rsid w:val="00DF539F"/>
    <w:rsid w:val="00DF566F"/>
    <w:rsid w:val="00DF5FEC"/>
    <w:rsid w:val="00DF74E4"/>
    <w:rsid w:val="00E00B9C"/>
    <w:rsid w:val="00E013E2"/>
    <w:rsid w:val="00E01D78"/>
    <w:rsid w:val="00E047E6"/>
    <w:rsid w:val="00E06762"/>
    <w:rsid w:val="00E1002E"/>
    <w:rsid w:val="00E108FC"/>
    <w:rsid w:val="00E10F3E"/>
    <w:rsid w:val="00E11F94"/>
    <w:rsid w:val="00E14D6C"/>
    <w:rsid w:val="00E16A8D"/>
    <w:rsid w:val="00E174B5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2836"/>
    <w:rsid w:val="00E438C6"/>
    <w:rsid w:val="00E4464D"/>
    <w:rsid w:val="00E46453"/>
    <w:rsid w:val="00E52EF6"/>
    <w:rsid w:val="00E53BE4"/>
    <w:rsid w:val="00E61F8A"/>
    <w:rsid w:val="00E638F3"/>
    <w:rsid w:val="00E6634A"/>
    <w:rsid w:val="00E66B41"/>
    <w:rsid w:val="00E66CAD"/>
    <w:rsid w:val="00E71B60"/>
    <w:rsid w:val="00E737D0"/>
    <w:rsid w:val="00E742FF"/>
    <w:rsid w:val="00E81A7E"/>
    <w:rsid w:val="00E81FF9"/>
    <w:rsid w:val="00E82367"/>
    <w:rsid w:val="00E85A6B"/>
    <w:rsid w:val="00E9197F"/>
    <w:rsid w:val="00E91DE9"/>
    <w:rsid w:val="00E92328"/>
    <w:rsid w:val="00E9286A"/>
    <w:rsid w:val="00E92E0A"/>
    <w:rsid w:val="00E94231"/>
    <w:rsid w:val="00E94B93"/>
    <w:rsid w:val="00E94ED0"/>
    <w:rsid w:val="00E95F3F"/>
    <w:rsid w:val="00EA209B"/>
    <w:rsid w:val="00EA62BE"/>
    <w:rsid w:val="00EB01D9"/>
    <w:rsid w:val="00EB1220"/>
    <w:rsid w:val="00EB3FF2"/>
    <w:rsid w:val="00EB5B2A"/>
    <w:rsid w:val="00EB5D53"/>
    <w:rsid w:val="00EB6231"/>
    <w:rsid w:val="00EB6AAA"/>
    <w:rsid w:val="00EC58BC"/>
    <w:rsid w:val="00ED14DB"/>
    <w:rsid w:val="00ED23DD"/>
    <w:rsid w:val="00ED2DE5"/>
    <w:rsid w:val="00ED42D7"/>
    <w:rsid w:val="00ED4987"/>
    <w:rsid w:val="00ED5A9B"/>
    <w:rsid w:val="00ED68B7"/>
    <w:rsid w:val="00ED7B38"/>
    <w:rsid w:val="00EE0D4F"/>
    <w:rsid w:val="00EE13F1"/>
    <w:rsid w:val="00EE1A39"/>
    <w:rsid w:val="00EE49CB"/>
    <w:rsid w:val="00EE5C0A"/>
    <w:rsid w:val="00EE72C3"/>
    <w:rsid w:val="00EF24EA"/>
    <w:rsid w:val="00EF5D23"/>
    <w:rsid w:val="00F0281C"/>
    <w:rsid w:val="00F064FF"/>
    <w:rsid w:val="00F06D7B"/>
    <w:rsid w:val="00F07D7C"/>
    <w:rsid w:val="00F10D96"/>
    <w:rsid w:val="00F11A80"/>
    <w:rsid w:val="00F11FE4"/>
    <w:rsid w:val="00F120C5"/>
    <w:rsid w:val="00F13873"/>
    <w:rsid w:val="00F142B2"/>
    <w:rsid w:val="00F157E8"/>
    <w:rsid w:val="00F179F4"/>
    <w:rsid w:val="00F17CF2"/>
    <w:rsid w:val="00F21A56"/>
    <w:rsid w:val="00F22996"/>
    <w:rsid w:val="00F2370E"/>
    <w:rsid w:val="00F24FC0"/>
    <w:rsid w:val="00F266EA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26CA"/>
    <w:rsid w:val="00F56676"/>
    <w:rsid w:val="00F569F0"/>
    <w:rsid w:val="00F57436"/>
    <w:rsid w:val="00F60DBA"/>
    <w:rsid w:val="00F6334A"/>
    <w:rsid w:val="00F6437F"/>
    <w:rsid w:val="00F643FB"/>
    <w:rsid w:val="00F64CE6"/>
    <w:rsid w:val="00F6644A"/>
    <w:rsid w:val="00F66585"/>
    <w:rsid w:val="00F72EBF"/>
    <w:rsid w:val="00F736FA"/>
    <w:rsid w:val="00F73E2D"/>
    <w:rsid w:val="00F746C0"/>
    <w:rsid w:val="00F77049"/>
    <w:rsid w:val="00F77276"/>
    <w:rsid w:val="00F819C7"/>
    <w:rsid w:val="00F822D0"/>
    <w:rsid w:val="00F82B84"/>
    <w:rsid w:val="00F83788"/>
    <w:rsid w:val="00F848AD"/>
    <w:rsid w:val="00F85940"/>
    <w:rsid w:val="00F8617D"/>
    <w:rsid w:val="00F8724F"/>
    <w:rsid w:val="00F91ABC"/>
    <w:rsid w:val="00F91F51"/>
    <w:rsid w:val="00F973DB"/>
    <w:rsid w:val="00FA10BE"/>
    <w:rsid w:val="00FA6AD5"/>
    <w:rsid w:val="00FA6FAA"/>
    <w:rsid w:val="00FA6FEA"/>
    <w:rsid w:val="00FB0CD5"/>
    <w:rsid w:val="00FB234E"/>
    <w:rsid w:val="00FB4248"/>
    <w:rsid w:val="00FB4566"/>
    <w:rsid w:val="00FB48CA"/>
    <w:rsid w:val="00FB5F98"/>
    <w:rsid w:val="00FB637A"/>
    <w:rsid w:val="00FC02C1"/>
    <w:rsid w:val="00FC5454"/>
    <w:rsid w:val="00FC6E20"/>
    <w:rsid w:val="00FC7744"/>
    <w:rsid w:val="00FC78F9"/>
    <w:rsid w:val="00FC7ADE"/>
    <w:rsid w:val="00FD1822"/>
    <w:rsid w:val="00FD1E7B"/>
    <w:rsid w:val="00FD3601"/>
    <w:rsid w:val="00FD4ACC"/>
    <w:rsid w:val="00FD66B4"/>
    <w:rsid w:val="00FD7828"/>
    <w:rsid w:val="00FD7CC4"/>
    <w:rsid w:val="00FE1674"/>
    <w:rsid w:val="00FE169E"/>
    <w:rsid w:val="00FE31F6"/>
    <w:rsid w:val="00FE4D4E"/>
    <w:rsid w:val="00FE5C32"/>
    <w:rsid w:val="00FE7CBE"/>
    <w:rsid w:val="00FF06BD"/>
    <w:rsid w:val="00FF0E73"/>
    <w:rsid w:val="00FF10B8"/>
    <w:rsid w:val="00FF1149"/>
    <w:rsid w:val="00FF175C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S\&#1041;&#1083;&#1072;&#1085;&#1082;&#1080;%20&#1052;&#1048;&#1040;&#1062;%20&#1080;%20&#1052;&#1047;%20&#1042;&#1054;\&#1041;&#1083;&#1072;&#1085;&#1082;%20&#1087;&#1088;&#1080;&#1082;&#1072;&#1079;&#1072;%20&#1052;&#1047;%20&#1042;&#1054;%20&#1086;&#1090;%2009.04.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4B150-D388-4F24-8F97-775375B9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МЗ ВО от 09.04.2014</Template>
  <TotalTime>156</TotalTime>
  <Pages>19</Pages>
  <Words>2706</Words>
  <Characters>15425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volohova</dc:creator>
  <cp:lastModifiedBy>Ирина А. Волохова</cp:lastModifiedBy>
  <cp:revision>33</cp:revision>
  <cp:lastPrinted>2018-12-06T06:03:00Z</cp:lastPrinted>
  <dcterms:created xsi:type="dcterms:W3CDTF">2017-12-19T06:15:00Z</dcterms:created>
  <dcterms:modified xsi:type="dcterms:W3CDTF">2018-12-06T06:15:00Z</dcterms:modified>
</cp:coreProperties>
</file>